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ACA8AB" w14:textId="58C3BA7F" w:rsidR="00033562" w:rsidRPr="002747D6" w:rsidRDefault="00D501C4" w:rsidP="00D501C4">
      <w:pPr>
        <w:pStyle w:val="Photoauteur"/>
        <w:spacing w:after="840"/>
      </w:pPr>
      <w:r>
        <w:drawing>
          <wp:inline distT="0" distB="0" distL="0" distR="0" wp14:anchorId="67D67DB7" wp14:editId="10289228">
            <wp:extent cx="3223256" cy="5040000"/>
            <wp:effectExtent l="0" t="0" r="0" b="8255"/>
            <wp:docPr id="5221268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126822" name=""/>
                    <pic:cNvPicPr/>
                  </pic:nvPicPr>
                  <pic:blipFill>
                    <a:blip r:embed="rId8"/>
                    <a:stretch>
                      <a:fillRect/>
                    </a:stretch>
                  </pic:blipFill>
                  <pic:spPr>
                    <a:xfrm>
                      <a:off x="0" y="0"/>
                      <a:ext cx="3232346" cy="5054213"/>
                    </a:xfrm>
                    <a:prstGeom prst="rect">
                      <a:avLst/>
                    </a:prstGeom>
                  </pic:spPr>
                </pic:pic>
              </a:graphicData>
            </a:graphic>
          </wp:inline>
        </w:drawing>
      </w:r>
    </w:p>
    <w:p w14:paraId="26CF6125" w14:textId="756AD52C" w:rsidR="00033562" w:rsidRPr="000670F3" w:rsidRDefault="00E716E3" w:rsidP="00D501C4">
      <w:pPr>
        <w:pStyle w:val="Auteur"/>
        <w:spacing w:after="1320"/>
      </w:pPr>
      <w:r>
        <w:t>É</w:t>
      </w:r>
      <w:r w:rsidR="008E7267" w:rsidRPr="001B0881">
        <w:t xml:space="preserve">douard </w:t>
      </w:r>
      <w:r w:rsidR="005B2510" w:rsidRPr="001B0881">
        <w:t xml:space="preserve">de </w:t>
      </w:r>
      <w:r w:rsidR="008E7267" w:rsidRPr="000670F3">
        <w:t>Keyser</w:t>
      </w:r>
    </w:p>
    <w:p w14:paraId="7CCE84AE" w14:textId="13F9D0CD" w:rsidR="00033562" w:rsidRPr="000670F3" w:rsidRDefault="004461E1" w:rsidP="002747D6">
      <w:pPr>
        <w:pStyle w:val="Titrelivre"/>
      </w:pPr>
      <w:r>
        <w:rPr>
          <w:noProof/>
        </w:rPr>
        <w:drawing>
          <wp:anchor distT="0" distB="0" distL="114300" distR="114300" simplePos="0" relativeHeight="251658240" behindDoc="0" locked="0" layoutInCell="1" allowOverlap="1" wp14:anchorId="35FA7470" wp14:editId="74DE6C9E">
            <wp:simplePos x="0" y="0"/>
            <wp:positionH relativeFrom="page">
              <wp:posOffset>0</wp:posOffset>
            </wp:positionH>
            <wp:positionV relativeFrom="page">
              <wp:posOffset>0</wp:posOffset>
            </wp:positionV>
            <wp:extent cx="1440180" cy="10692130"/>
            <wp:effectExtent l="0" t="0" r="0" b="0"/>
            <wp:wrapNone/>
            <wp:docPr id="1860527976"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sidR="008E7267" w:rsidRPr="000670F3">
        <w:t>LA</w:t>
      </w:r>
      <w:r w:rsidR="002747D6">
        <w:t xml:space="preserve"> </w:t>
      </w:r>
      <w:r w:rsidR="008E7267" w:rsidRPr="000670F3">
        <w:t>ROCHE</w:t>
      </w:r>
      <w:r w:rsidR="002747D6">
        <w:t xml:space="preserve"> </w:t>
      </w:r>
      <w:r w:rsidR="008E7267" w:rsidRPr="000670F3">
        <w:t>QUI SE</w:t>
      </w:r>
      <w:r w:rsidR="002747D6">
        <w:t xml:space="preserve"> </w:t>
      </w:r>
      <w:r w:rsidR="008E7267" w:rsidRPr="000670F3">
        <w:t>FERME</w:t>
      </w:r>
    </w:p>
    <w:p w14:paraId="19C508EA" w14:textId="741B3CE4" w:rsidR="00573A59" w:rsidRPr="000670F3" w:rsidRDefault="008E7267" w:rsidP="00D501C4">
      <w:pPr>
        <w:pStyle w:val="Soustitrelivre"/>
        <w:spacing w:after="1200"/>
      </w:pPr>
      <w:r w:rsidRPr="000670F3">
        <w:t>Nouvelle dramatique</w:t>
      </w:r>
      <w:r w:rsidR="00B32CF3" w:rsidRPr="000670F3">
        <w:br/>
        <w:t xml:space="preserve">de </w:t>
      </w:r>
      <w:r w:rsidRPr="000670F3">
        <w:t>«</w:t>
      </w:r>
      <w:r w:rsidR="00D501C4">
        <w:t> </w:t>
      </w:r>
      <w:r w:rsidRPr="000670F3">
        <w:t>Sciences et Voyages</w:t>
      </w:r>
      <w:r w:rsidR="00D501C4">
        <w:t> </w:t>
      </w:r>
      <w:r w:rsidRPr="000670F3">
        <w:t>»</w:t>
      </w:r>
    </w:p>
    <w:p w14:paraId="36F3BCAB" w14:textId="77777777" w:rsidR="00573A59" w:rsidRPr="000670F3" w:rsidRDefault="0001677B" w:rsidP="002747D6">
      <w:pPr>
        <w:pStyle w:val="DateSortie"/>
      </w:pPr>
      <w:r w:rsidRPr="000670F3">
        <w:t>1922-</w:t>
      </w:r>
      <w:r w:rsidRPr="002747D6">
        <w:t>1923</w:t>
      </w:r>
    </w:p>
    <w:p w14:paraId="0A4825D3" w14:textId="77777777" w:rsidR="00033562" w:rsidRPr="00C907B0" w:rsidRDefault="00033562" w:rsidP="007C1C6B">
      <w:pPr>
        <w:sectPr w:rsidR="00033562" w:rsidRPr="00C907B0">
          <w:footerReference w:type="default" r:id="rId10"/>
          <w:pgSz w:w="11906" w:h="16838" w:code="9"/>
          <w:pgMar w:top="0" w:right="0" w:bottom="0" w:left="0" w:header="0" w:footer="0" w:gutter="0"/>
          <w:cols w:space="708"/>
          <w:titlePg/>
          <w:docGrid w:linePitch="360"/>
        </w:sectPr>
      </w:pPr>
    </w:p>
    <w:p w14:paraId="0CDFBBA4" w14:textId="77777777" w:rsidR="00033562" w:rsidRPr="00C907B0" w:rsidRDefault="00033562" w:rsidP="00573A59">
      <w:pPr>
        <w:pStyle w:val="Titretablematires"/>
      </w:pPr>
      <w:r w:rsidRPr="00C907B0">
        <w:lastRenderedPageBreak/>
        <w:t>Table des matières</w:t>
      </w:r>
    </w:p>
    <w:p w14:paraId="7E2E2797" w14:textId="77777777" w:rsidR="00033562" w:rsidRPr="00C907B0" w:rsidRDefault="00033562"/>
    <w:p w14:paraId="59E8877E" w14:textId="3D846B9B" w:rsidR="00D501C4" w:rsidRDefault="00033562">
      <w:pPr>
        <w:pStyle w:val="TM1"/>
        <w:rPr>
          <w:rFonts w:asciiTheme="minorHAnsi" w:eastAsiaTheme="minorEastAsia" w:hAnsiTheme="minorHAnsi" w:cstheme="minorBidi"/>
          <w:bCs w:val="0"/>
          <w:iCs w:val="0"/>
          <w:color w:val="auto"/>
          <w:kern w:val="2"/>
          <w:sz w:val="24"/>
          <w:szCs w:val="24"/>
          <w14:ligatures w14:val="standardContextual"/>
        </w:rPr>
      </w:pPr>
      <w:r w:rsidRPr="0047457F">
        <w:fldChar w:fldCharType="begin"/>
      </w:r>
      <w:r w:rsidRPr="0047457F">
        <w:instrText xml:space="preserve"> TOC \o "1-3" \h \z </w:instrText>
      </w:r>
      <w:r w:rsidRPr="0047457F">
        <w:fldChar w:fldCharType="separate"/>
      </w:r>
      <w:hyperlink w:anchor="_Toc197464166" w:history="1">
        <w:r w:rsidR="00D501C4" w:rsidRPr="00B91A10">
          <w:rPr>
            <w:rStyle w:val="Lienhypertexte"/>
          </w:rPr>
          <w:t>I</w:t>
        </w:r>
        <w:r w:rsidR="00D501C4">
          <w:rPr>
            <w:webHidden/>
          </w:rPr>
          <w:tab/>
        </w:r>
        <w:r w:rsidR="00D501C4">
          <w:rPr>
            <w:webHidden/>
          </w:rPr>
          <w:fldChar w:fldCharType="begin"/>
        </w:r>
        <w:r w:rsidR="00D501C4">
          <w:rPr>
            <w:webHidden/>
          </w:rPr>
          <w:instrText xml:space="preserve"> PAGEREF _Toc197464166 \h </w:instrText>
        </w:r>
        <w:r w:rsidR="00D501C4">
          <w:rPr>
            <w:webHidden/>
          </w:rPr>
        </w:r>
        <w:r w:rsidR="00D501C4">
          <w:rPr>
            <w:webHidden/>
          </w:rPr>
          <w:fldChar w:fldCharType="separate"/>
        </w:r>
        <w:r w:rsidR="00577256">
          <w:rPr>
            <w:webHidden/>
          </w:rPr>
          <w:t>3</w:t>
        </w:r>
        <w:r w:rsidR="00D501C4">
          <w:rPr>
            <w:webHidden/>
          </w:rPr>
          <w:fldChar w:fldCharType="end"/>
        </w:r>
      </w:hyperlink>
    </w:p>
    <w:p w14:paraId="48A2D872" w14:textId="1C05E1A5"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67" w:history="1">
        <w:r w:rsidRPr="00B91A10">
          <w:rPr>
            <w:rStyle w:val="Lienhypertexte"/>
          </w:rPr>
          <w:t>II</w:t>
        </w:r>
        <w:r>
          <w:rPr>
            <w:webHidden/>
          </w:rPr>
          <w:tab/>
        </w:r>
        <w:r>
          <w:rPr>
            <w:webHidden/>
          </w:rPr>
          <w:fldChar w:fldCharType="begin"/>
        </w:r>
        <w:r>
          <w:rPr>
            <w:webHidden/>
          </w:rPr>
          <w:instrText xml:space="preserve"> PAGEREF _Toc197464167 \h </w:instrText>
        </w:r>
        <w:r>
          <w:rPr>
            <w:webHidden/>
          </w:rPr>
        </w:r>
        <w:r>
          <w:rPr>
            <w:webHidden/>
          </w:rPr>
          <w:fldChar w:fldCharType="separate"/>
        </w:r>
        <w:r w:rsidR="00577256">
          <w:rPr>
            <w:webHidden/>
          </w:rPr>
          <w:t>13</w:t>
        </w:r>
        <w:r>
          <w:rPr>
            <w:webHidden/>
          </w:rPr>
          <w:fldChar w:fldCharType="end"/>
        </w:r>
      </w:hyperlink>
    </w:p>
    <w:p w14:paraId="2A5667EE" w14:textId="3C5EDF63"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68" w:history="1">
        <w:r w:rsidRPr="00B91A10">
          <w:rPr>
            <w:rStyle w:val="Lienhypertexte"/>
          </w:rPr>
          <w:t>III</w:t>
        </w:r>
        <w:r>
          <w:rPr>
            <w:webHidden/>
          </w:rPr>
          <w:tab/>
        </w:r>
        <w:r>
          <w:rPr>
            <w:webHidden/>
          </w:rPr>
          <w:fldChar w:fldCharType="begin"/>
        </w:r>
        <w:r>
          <w:rPr>
            <w:webHidden/>
          </w:rPr>
          <w:instrText xml:space="preserve"> PAGEREF _Toc197464168 \h </w:instrText>
        </w:r>
        <w:r>
          <w:rPr>
            <w:webHidden/>
          </w:rPr>
        </w:r>
        <w:r>
          <w:rPr>
            <w:webHidden/>
          </w:rPr>
          <w:fldChar w:fldCharType="separate"/>
        </w:r>
        <w:r w:rsidR="00577256">
          <w:rPr>
            <w:webHidden/>
          </w:rPr>
          <w:t>20</w:t>
        </w:r>
        <w:r>
          <w:rPr>
            <w:webHidden/>
          </w:rPr>
          <w:fldChar w:fldCharType="end"/>
        </w:r>
      </w:hyperlink>
    </w:p>
    <w:p w14:paraId="4FDDD91F" w14:textId="6459C33A"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69" w:history="1">
        <w:r w:rsidRPr="00B91A10">
          <w:rPr>
            <w:rStyle w:val="Lienhypertexte"/>
          </w:rPr>
          <w:t>IV</w:t>
        </w:r>
        <w:r>
          <w:rPr>
            <w:webHidden/>
          </w:rPr>
          <w:tab/>
        </w:r>
        <w:r>
          <w:rPr>
            <w:webHidden/>
          </w:rPr>
          <w:fldChar w:fldCharType="begin"/>
        </w:r>
        <w:r>
          <w:rPr>
            <w:webHidden/>
          </w:rPr>
          <w:instrText xml:space="preserve"> PAGEREF _Toc197464169 \h </w:instrText>
        </w:r>
        <w:r>
          <w:rPr>
            <w:webHidden/>
          </w:rPr>
        </w:r>
        <w:r>
          <w:rPr>
            <w:webHidden/>
          </w:rPr>
          <w:fldChar w:fldCharType="separate"/>
        </w:r>
        <w:r w:rsidR="00577256">
          <w:rPr>
            <w:webHidden/>
          </w:rPr>
          <w:t>24</w:t>
        </w:r>
        <w:r>
          <w:rPr>
            <w:webHidden/>
          </w:rPr>
          <w:fldChar w:fldCharType="end"/>
        </w:r>
      </w:hyperlink>
    </w:p>
    <w:p w14:paraId="0CDF54EE" w14:textId="34B00E1F"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70" w:history="1">
        <w:r w:rsidRPr="00B91A10">
          <w:rPr>
            <w:rStyle w:val="Lienhypertexte"/>
          </w:rPr>
          <w:t>V</w:t>
        </w:r>
        <w:r>
          <w:rPr>
            <w:webHidden/>
          </w:rPr>
          <w:tab/>
        </w:r>
        <w:r>
          <w:rPr>
            <w:webHidden/>
          </w:rPr>
          <w:fldChar w:fldCharType="begin"/>
        </w:r>
        <w:r>
          <w:rPr>
            <w:webHidden/>
          </w:rPr>
          <w:instrText xml:space="preserve"> PAGEREF _Toc197464170 \h </w:instrText>
        </w:r>
        <w:r>
          <w:rPr>
            <w:webHidden/>
          </w:rPr>
        </w:r>
        <w:r>
          <w:rPr>
            <w:webHidden/>
          </w:rPr>
          <w:fldChar w:fldCharType="separate"/>
        </w:r>
        <w:r w:rsidR="00577256">
          <w:rPr>
            <w:webHidden/>
          </w:rPr>
          <w:t>29</w:t>
        </w:r>
        <w:r>
          <w:rPr>
            <w:webHidden/>
          </w:rPr>
          <w:fldChar w:fldCharType="end"/>
        </w:r>
      </w:hyperlink>
    </w:p>
    <w:p w14:paraId="6EC9D9B1" w14:textId="5477D0E0"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71" w:history="1">
        <w:r w:rsidRPr="00B91A10">
          <w:rPr>
            <w:rStyle w:val="Lienhypertexte"/>
          </w:rPr>
          <w:t>VI</w:t>
        </w:r>
        <w:r>
          <w:rPr>
            <w:webHidden/>
          </w:rPr>
          <w:tab/>
        </w:r>
        <w:r>
          <w:rPr>
            <w:webHidden/>
          </w:rPr>
          <w:fldChar w:fldCharType="begin"/>
        </w:r>
        <w:r>
          <w:rPr>
            <w:webHidden/>
          </w:rPr>
          <w:instrText xml:space="preserve"> PAGEREF _Toc197464171 \h </w:instrText>
        </w:r>
        <w:r>
          <w:rPr>
            <w:webHidden/>
          </w:rPr>
        </w:r>
        <w:r>
          <w:rPr>
            <w:webHidden/>
          </w:rPr>
          <w:fldChar w:fldCharType="separate"/>
        </w:r>
        <w:r w:rsidR="00577256">
          <w:rPr>
            <w:webHidden/>
          </w:rPr>
          <w:t>36</w:t>
        </w:r>
        <w:r>
          <w:rPr>
            <w:webHidden/>
          </w:rPr>
          <w:fldChar w:fldCharType="end"/>
        </w:r>
      </w:hyperlink>
    </w:p>
    <w:p w14:paraId="50B15416" w14:textId="554E0076"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72" w:history="1">
        <w:r w:rsidRPr="00B91A10">
          <w:rPr>
            <w:rStyle w:val="Lienhypertexte"/>
          </w:rPr>
          <w:t>VII</w:t>
        </w:r>
        <w:r>
          <w:rPr>
            <w:webHidden/>
          </w:rPr>
          <w:tab/>
        </w:r>
        <w:r>
          <w:rPr>
            <w:webHidden/>
          </w:rPr>
          <w:fldChar w:fldCharType="begin"/>
        </w:r>
        <w:r>
          <w:rPr>
            <w:webHidden/>
          </w:rPr>
          <w:instrText xml:space="preserve"> PAGEREF _Toc197464172 \h </w:instrText>
        </w:r>
        <w:r>
          <w:rPr>
            <w:webHidden/>
          </w:rPr>
        </w:r>
        <w:r>
          <w:rPr>
            <w:webHidden/>
          </w:rPr>
          <w:fldChar w:fldCharType="separate"/>
        </w:r>
        <w:r w:rsidR="00577256">
          <w:rPr>
            <w:webHidden/>
          </w:rPr>
          <w:t>44</w:t>
        </w:r>
        <w:r>
          <w:rPr>
            <w:webHidden/>
          </w:rPr>
          <w:fldChar w:fldCharType="end"/>
        </w:r>
      </w:hyperlink>
    </w:p>
    <w:p w14:paraId="3DF3A257" w14:textId="1081B8D7"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73" w:history="1">
        <w:r w:rsidRPr="00B91A10">
          <w:rPr>
            <w:rStyle w:val="Lienhypertexte"/>
          </w:rPr>
          <w:t>VIII</w:t>
        </w:r>
        <w:r>
          <w:rPr>
            <w:webHidden/>
          </w:rPr>
          <w:tab/>
        </w:r>
        <w:r>
          <w:rPr>
            <w:webHidden/>
          </w:rPr>
          <w:fldChar w:fldCharType="begin"/>
        </w:r>
        <w:r>
          <w:rPr>
            <w:webHidden/>
          </w:rPr>
          <w:instrText xml:space="preserve"> PAGEREF _Toc197464173 \h </w:instrText>
        </w:r>
        <w:r>
          <w:rPr>
            <w:webHidden/>
          </w:rPr>
        </w:r>
        <w:r>
          <w:rPr>
            <w:webHidden/>
          </w:rPr>
          <w:fldChar w:fldCharType="separate"/>
        </w:r>
        <w:r w:rsidR="00577256">
          <w:rPr>
            <w:webHidden/>
          </w:rPr>
          <w:t>51</w:t>
        </w:r>
        <w:r>
          <w:rPr>
            <w:webHidden/>
          </w:rPr>
          <w:fldChar w:fldCharType="end"/>
        </w:r>
      </w:hyperlink>
    </w:p>
    <w:p w14:paraId="46A7AEFC" w14:textId="278F423C" w:rsidR="00D501C4" w:rsidRDefault="00D501C4">
      <w:pPr>
        <w:pStyle w:val="TM1"/>
        <w:rPr>
          <w:rFonts w:asciiTheme="minorHAnsi" w:eastAsiaTheme="minorEastAsia" w:hAnsiTheme="minorHAnsi" w:cstheme="minorBidi"/>
          <w:bCs w:val="0"/>
          <w:iCs w:val="0"/>
          <w:color w:val="auto"/>
          <w:kern w:val="2"/>
          <w:sz w:val="24"/>
          <w:szCs w:val="24"/>
          <w14:ligatures w14:val="standardContextual"/>
        </w:rPr>
      </w:pPr>
      <w:hyperlink w:anchor="_Toc197464174" w:history="1">
        <w:r w:rsidRPr="00B91A10">
          <w:rPr>
            <w:rStyle w:val="Lienhypertexte"/>
          </w:rPr>
          <w:t>À propos de cette édition électronique</w:t>
        </w:r>
        <w:r>
          <w:rPr>
            <w:webHidden/>
          </w:rPr>
          <w:tab/>
        </w:r>
        <w:r>
          <w:rPr>
            <w:webHidden/>
          </w:rPr>
          <w:fldChar w:fldCharType="begin"/>
        </w:r>
        <w:r>
          <w:rPr>
            <w:webHidden/>
          </w:rPr>
          <w:instrText xml:space="preserve"> PAGEREF _Toc197464174 \h </w:instrText>
        </w:r>
        <w:r>
          <w:rPr>
            <w:webHidden/>
          </w:rPr>
        </w:r>
        <w:r>
          <w:rPr>
            <w:webHidden/>
          </w:rPr>
          <w:fldChar w:fldCharType="separate"/>
        </w:r>
        <w:r w:rsidR="00577256">
          <w:rPr>
            <w:webHidden/>
          </w:rPr>
          <w:t>57</w:t>
        </w:r>
        <w:r>
          <w:rPr>
            <w:webHidden/>
          </w:rPr>
          <w:fldChar w:fldCharType="end"/>
        </w:r>
      </w:hyperlink>
    </w:p>
    <w:p w14:paraId="1FE06C10" w14:textId="29F0C90C" w:rsidR="00033562" w:rsidRPr="007F3CC4" w:rsidRDefault="00033562">
      <w:r w:rsidRPr="0047457F">
        <w:fldChar w:fldCharType="end"/>
      </w:r>
    </w:p>
    <w:p w14:paraId="7F9E75A7" w14:textId="77777777" w:rsidR="00033562" w:rsidRPr="00C907B0" w:rsidRDefault="00245428" w:rsidP="00573A59">
      <w:pPr>
        <w:pStyle w:val="Titre1"/>
      </w:pPr>
      <w:bookmarkStart w:id="0" w:name="_Toc197464166"/>
      <w:r w:rsidRPr="00C907B0">
        <w:lastRenderedPageBreak/>
        <w:t>I</w:t>
      </w:r>
      <w:bookmarkEnd w:id="0"/>
    </w:p>
    <w:p w14:paraId="7D1491AF" w14:textId="46617405" w:rsidR="00245428" w:rsidRPr="00C907B0" w:rsidRDefault="004461E1" w:rsidP="00245428">
      <w:pPr>
        <w:pStyle w:val="Image"/>
      </w:pPr>
      <w:r w:rsidRPr="00C907B0">
        <w:rPr>
          <w:noProof/>
        </w:rPr>
        <w:drawing>
          <wp:inline distT="0" distB="0" distL="0" distR="0" wp14:anchorId="639AFD1C" wp14:editId="59CA7117">
            <wp:extent cx="4500245" cy="3456305"/>
            <wp:effectExtent l="0" t="0" r="0" b="0"/>
            <wp:docPr id="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00245" cy="3456305"/>
                    </a:xfrm>
                    <a:prstGeom prst="rect">
                      <a:avLst/>
                    </a:prstGeom>
                    <a:noFill/>
                    <a:ln>
                      <a:noFill/>
                    </a:ln>
                  </pic:spPr>
                </pic:pic>
              </a:graphicData>
            </a:graphic>
          </wp:inline>
        </w:drawing>
      </w:r>
    </w:p>
    <w:p w14:paraId="1925D6E5" w14:textId="77777777" w:rsidR="00573A59" w:rsidRDefault="00C021A9" w:rsidP="00245428">
      <w:pPr>
        <w:pStyle w:val="NormalEspAvtDouble"/>
      </w:pPr>
      <w:r>
        <w:t>L</w:t>
      </w:r>
      <w:r>
        <w:rPr>
          <w:rStyle w:val="Taille-1Caracteres"/>
        </w:rPr>
        <w:t>es</w:t>
      </w:r>
      <w:r w:rsidRPr="006345EA">
        <w:t xml:space="preserve"> </w:t>
      </w:r>
      <w:r w:rsidR="006345EA" w:rsidRPr="006345EA">
        <w:t>blessés arrivèrent à la nuit</w:t>
      </w:r>
      <w:r w:rsidR="00573A59">
        <w:t xml:space="preserve">, </w:t>
      </w:r>
      <w:r w:rsidR="00245428" w:rsidRPr="006345EA">
        <w:t xml:space="preserve">attachés </w:t>
      </w:r>
      <w:r w:rsidR="006345EA" w:rsidRPr="006345EA">
        <w:t>sur les cacolets amarrés à des mules qui</w:t>
      </w:r>
      <w:r w:rsidR="00573A59">
        <w:t xml:space="preserve"> </w:t>
      </w:r>
      <w:r w:rsidR="006345EA" w:rsidRPr="006345EA">
        <w:t>les avaient ballottés</w:t>
      </w:r>
      <w:r w:rsidR="00573A59">
        <w:t xml:space="preserve">, </w:t>
      </w:r>
      <w:r w:rsidR="006345EA" w:rsidRPr="006345EA">
        <w:t>tout un jour</w:t>
      </w:r>
      <w:r w:rsidR="00573A59">
        <w:t xml:space="preserve">, </w:t>
      </w:r>
      <w:r w:rsidR="006345EA" w:rsidRPr="006345EA">
        <w:t>par</w:t>
      </w:r>
      <w:r w:rsidR="00573A59">
        <w:t xml:space="preserve"> </w:t>
      </w:r>
      <w:r w:rsidR="006345EA" w:rsidRPr="006345EA">
        <w:t>les sentiers impraticables qui descendent</w:t>
      </w:r>
      <w:r w:rsidR="00573A59">
        <w:t xml:space="preserve"> </w:t>
      </w:r>
      <w:r w:rsidR="006345EA" w:rsidRPr="006345EA">
        <w:t>des hauteurs</w:t>
      </w:r>
      <w:r w:rsidR="00E8714F">
        <w:t xml:space="preserve"> </w:t>
      </w:r>
      <w:r w:rsidR="006345EA" w:rsidRPr="006345EA">
        <w:t>fauves</w:t>
      </w:r>
      <w:r w:rsidR="00573A59">
        <w:t xml:space="preserve">. </w:t>
      </w:r>
      <w:r w:rsidR="006345EA" w:rsidRPr="006345EA">
        <w:t>Ils</w:t>
      </w:r>
      <w:r w:rsidR="00E8714F">
        <w:t xml:space="preserve"> </w:t>
      </w:r>
      <w:r w:rsidR="006345EA" w:rsidRPr="006345EA">
        <w:t>ne se p</w:t>
      </w:r>
      <w:r w:rsidR="00E8714F">
        <w:t>lai</w:t>
      </w:r>
      <w:r w:rsidR="006345EA" w:rsidRPr="006345EA">
        <w:t>g</w:t>
      </w:r>
      <w:r w:rsidR="00E8714F">
        <w:t>na</w:t>
      </w:r>
      <w:r w:rsidR="006345EA" w:rsidRPr="006345EA">
        <w:t xml:space="preserve">ient </w:t>
      </w:r>
      <w:r w:rsidR="00E8714F">
        <w:t>plu</w:t>
      </w:r>
      <w:r w:rsidR="006345EA" w:rsidRPr="006345EA">
        <w:t>s</w:t>
      </w:r>
      <w:r w:rsidR="00573A59">
        <w:t xml:space="preserve">. </w:t>
      </w:r>
      <w:r w:rsidR="006345EA" w:rsidRPr="006345EA">
        <w:t>Le transport les avait fait tellement souffrir q</w:t>
      </w:r>
      <w:r w:rsidR="00E8714F">
        <w:t>u</w:t>
      </w:r>
      <w:r w:rsidR="006345EA" w:rsidRPr="006345EA">
        <w:t>e</w:t>
      </w:r>
      <w:r w:rsidR="00573A59">
        <w:t xml:space="preserve"> </w:t>
      </w:r>
      <w:r w:rsidR="006345EA" w:rsidRPr="006345EA">
        <w:t>la douleur semblait s</w:t>
      </w:r>
      <w:r w:rsidR="00573A59">
        <w:t>’</w:t>
      </w:r>
      <w:r w:rsidR="006345EA" w:rsidRPr="006345EA">
        <w:t>être endormie</w:t>
      </w:r>
      <w:r w:rsidR="00573A59">
        <w:t xml:space="preserve">. </w:t>
      </w:r>
      <w:r w:rsidR="006345EA" w:rsidRPr="006345EA">
        <w:t>Plus d</w:t>
      </w:r>
      <w:r w:rsidR="00573A59">
        <w:t>’</w:t>
      </w:r>
      <w:r w:rsidR="006345EA" w:rsidRPr="006345EA">
        <w:t>un</w:t>
      </w:r>
      <w:r w:rsidR="00573A59">
        <w:t xml:space="preserve">, </w:t>
      </w:r>
      <w:r w:rsidR="006345EA" w:rsidRPr="006345EA">
        <w:t>simplement</w:t>
      </w:r>
      <w:r w:rsidR="00573A59">
        <w:t xml:space="preserve">, </w:t>
      </w:r>
      <w:r w:rsidR="006345EA" w:rsidRPr="006345EA">
        <w:t>s</w:t>
      </w:r>
      <w:r w:rsidR="00573A59">
        <w:t>’</w:t>
      </w:r>
      <w:r w:rsidR="006345EA" w:rsidRPr="006345EA">
        <w:t>était évanoui</w:t>
      </w:r>
      <w:r w:rsidR="00573A59">
        <w:t xml:space="preserve">. </w:t>
      </w:r>
      <w:r w:rsidR="006345EA" w:rsidRPr="006345EA">
        <w:t>Les bêtes longèrent</w:t>
      </w:r>
      <w:r w:rsidR="00573A59">
        <w:t xml:space="preserve"> </w:t>
      </w:r>
      <w:r w:rsidR="006345EA" w:rsidRPr="006345EA">
        <w:t>les murs de Taza</w:t>
      </w:r>
      <w:r w:rsidR="00573A59">
        <w:t xml:space="preserve">, </w:t>
      </w:r>
      <w:r w:rsidR="006345EA" w:rsidRPr="006345EA">
        <w:t>dont les créneaux se découpaient sur la nuit bleue et firent à travers les</w:t>
      </w:r>
      <w:r w:rsidR="00573A59">
        <w:t xml:space="preserve"> </w:t>
      </w:r>
      <w:r w:rsidR="006345EA" w:rsidRPr="006345EA">
        <w:t xml:space="preserve">oliviers les </w:t>
      </w:r>
      <w:r w:rsidR="006345EA" w:rsidRPr="008B1F88">
        <w:t>2</w:t>
      </w:r>
      <w:r w:rsidR="00C907B0" w:rsidRPr="008B1F88">
        <w:t> </w:t>
      </w:r>
      <w:r w:rsidR="006345EA" w:rsidRPr="006345EA">
        <w:t>kilomètres qui les séparaient</w:t>
      </w:r>
      <w:r w:rsidR="00573A59">
        <w:t xml:space="preserve"> </w:t>
      </w:r>
      <w:r w:rsidR="006345EA" w:rsidRPr="006345EA">
        <w:t>encore du camp Girardot</w:t>
      </w:r>
      <w:r w:rsidR="00573A59">
        <w:t xml:space="preserve">. </w:t>
      </w:r>
      <w:r w:rsidR="006345EA" w:rsidRPr="006345EA">
        <w:t>Alerté</w:t>
      </w:r>
      <w:r w:rsidR="00573A59">
        <w:t xml:space="preserve">, </w:t>
      </w:r>
      <w:r w:rsidR="006345EA" w:rsidRPr="006345EA">
        <w:t>le personnel</w:t>
      </w:r>
      <w:r w:rsidR="00573A59">
        <w:t xml:space="preserve"> </w:t>
      </w:r>
      <w:r w:rsidR="006345EA" w:rsidRPr="006345EA">
        <w:t>sanitaire attendait chez le caporal de garde</w:t>
      </w:r>
      <w:r w:rsidR="00573A59">
        <w:t>.</w:t>
      </w:r>
    </w:p>
    <w:p w14:paraId="5BB1CD75" w14:textId="77777777" w:rsidR="00573A59" w:rsidRDefault="00573A59" w:rsidP="006345EA">
      <w:r>
        <w:t>— </w:t>
      </w:r>
      <w:r w:rsidR="006345EA" w:rsidRPr="006345EA">
        <w:t>Y a un Boc</w:t>
      </w:r>
      <w:r w:rsidR="00E8714F">
        <w:t>he</w:t>
      </w:r>
      <w:r>
        <w:t xml:space="preserve">. </w:t>
      </w:r>
      <w:r w:rsidR="006345EA" w:rsidRPr="006345EA">
        <w:t>Et y n</w:t>
      </w:r>
      <w:r>
        <w:t>’</w:t>
      </w:r>
      <w:r w:rsidR="006345EA" w:rsidRPr="006345EA">
        <w:t>a pas l</w:t>
      </w:r>
      <w:r>
        <w:t>’</w:t>
      </w:r>
      <w:r w:rsidR="006345EA" w:rsidRPr="006345EA">
        <w:t xml:space="preserve">air très </w:t>
      </w:r>
      <w:r w:rsidR="00E8714F">
        <w:t>en</w:t>
      </w:r>
      <w:r w:rsidR="006345EA" w:rsidRPr="006345EA">
        <w:t xml:space="preserve"> train</w:t>
      </w:r>
      <w:r>
        <w:t xml:space="preserve">, </w:t>
      </w:r>
      <w:r w:rsidR="006345EA" w:rsidRPr="006345EA">
        <w:t>annonça le brigadier qui conduisait le</w:t>
      </w:r>
      <w:r>
        <w:t xml:space="preserve"> </w:t>
      </w:r>
      <w:r w:rsidR="006345EA" w:rsidRPr="006345EA">
        <w:t>convoi</w:t>
      </w:r>
      <w:r>
        <w:t>.</w:t>
      </w:r>
    </w:p>
    <w:p w14:paraId="4F23D92B" w14:textId="77777777" w:rsidR="00573A59" w:rsidRDefault="006345EA" w:rsidP="006345EA">
      <w:r w:rsidRPr="006345EA">
        <w:t>Le fait n</w:t>
      </w:r>
      <w:r w:rsidR="00573A59">
        <w:t>’</w:t>
      </w:r>
      <w:r w:rsidRPr="006345EA">
        <w:t>était pas rare</w:t>
      </w:r>
      <w:r w:rsidR="00573A59">
        <w:t xml:space="preserve">. </w:t>
      </w:r>
      <w:r w:rsidRPr="006345EA">
        <w:t>L</w:t>
      </w:r>
      <w:r w:rsidR="00573A59">
        <w:t>’</w:t>
      </w:r>
      <w:r w:rsidRPr="006345EA">
        <w:t>Allemagne avait semé des officiers instructeurs dans toutes les</w:t>
      </w:r>
      <w:r w:rsidR="00573A59">
        <w:t xml:space="preserve"> </w:t>
      </w:r>
      <w:r w:rsidR="009B3002">
        <w:t>h</w:t>
      </w:r>
      <w:r w:rsidRPr="006345EA">
        <w:t>arkas d</w:t>
      </w:r>
      <w:r w:rsidR="00573A59">
        <w:t>’</w:t>
      </w:r>
      <w:r w:rsidRPr="006345EA">
        <w:t>Ab</w:t>
      </w:r>
      <w:r w:rsidR="009B3002">
        <w:t>d</w:t>
      </w:r>
      <w:r w:rsidRPr="006345EA">
        <w:t>-</w:t>
      </w:r>
      <w:r w:rsidRPr="008B1F88">
        <w:t>el</w:t>
      </w:r>
      <w:r w:rsidRPr="006345EA">
        <w:t>-Malek</w:t>
      </w:r>
      <w:r w:rsidR="00573A59">
        <w:t xml:space="preserve">, </w:t>
      </w:r>
      <w:r w:rsidRPr="006345EA">
        <w:t xml:space="preserve">de </w:t>
      </w:r>
      <w:r w:rsidRPr="006345EA">
        <w:lastRenderedPageBreak/>
        <w:t>même qu</w:t>
      </w:r>
      <w:r w:rsidR="00573A59">
        <w:t>’</w:t>
      </w:r>
      <w:r w:rsidRPr="006345EA">
        <w:t>elle</w:t>
      </w:r>
      <w:r w:rsidR="00573A59">
        <w:t xml:space="preserve"> </w:t>
      </w:r>
      <w:r w:rsidRPr="006345EA">
        <w:t>envoyait de l</w:t>
      </w:r>
      <w:r w:rsidR="00573A59">
        <w:t>’</w:t>
      </w:r>
      <w:r w:rsidRPr="006345EA">
        <w:t>or au fameux rebelle et le fournissait d</w:t>
      </w:r>
      <w:r w:rsidR="00573A59">
        <w:t>’</w:t>
      </w:r>
      <w:r w:rsidRPr="006345EA">
        <w:t>armes</w:t>
      </w:r>
      <w:r w:rsidR="00573A59">
        <w:t xml:space="preserve">, </w:t>
      </w:r>
      <w:r w:rsidRPr="006345EA">
        <w:t>en pleine guerre</w:t>
      </w:r>
      <w:r w:rsidR="00573A59">
        <w:t xml:space="preserve">, </w:t>
      </w:r>
      <w:r w:rsidRPr="006345EA">
        <w:t>par des sous-marins auxquels la zone espagnole offrait toujours des points de débarquement favorables</w:t>
      </w:r>
      <w:r w:rsidR="00573A59">
        <w:t>.</w:t>
      </w:r>
    </w:p>
    <w:p w14:paraId="2D4F3464" w14:textId="77777777" w:rsidR="00573A59" w:rsidRDefault="00573A59" w:rsidP="00090740">
      <w:r>
        <w:t>— </w:t>
      </w:r>
      <w:r w:rsidR="006345EA" w:rsidRPr="006345EA">
        <w:t>L</w:t>
      </w:r>
      <w:r>
        <w:t>’</w:t>
      </w:r>
      <w:r w:rsidR="006345EA" w:rsidRPr="006345EA">
        <w:t>affaire a été chaude</w:t>
      </w:r>
      <w:r>
        <w:t xml:space="preserve"> ? </w:t>
      </w:r>
      <w:r w:rsidR="006345EA" w:rsidRPr="006345EA">
        <w:t>demanda le caporal</w:t>
      </w:r>
      <w:r>
        <w:t xml:space="preserve">, </w:t>
      </w:r>
      <w:r w:rsidR="006345EA" w:rsidRPr="006345EA">
        <w:t>qui aimait paraître au courant de la tactique</w:t>
      </w:r>
      <w:r>
        <w:t>.</w:t>
      </w:r>
    </w:p>
    <w:p w14:paraId="5299BE23" w14:textId="77777777" w:rsidR="00573A59" w:rsidRDefault="00573A59" w:rsidP="006345EA">
      <w:r>
        <w:t>— </w:t>
      </w:r>
      <w:r w:rsidR="006345EA" w:rsidRPr="006345EA">
        <w:t>Parbleu</w:t>
      </w:r>
      <w:r>
        <w:t xml:space="preserve"> !… </w:t>
      </w:r>
      <w:r w:rsidR="006345EA" w:rsidRPr="006345EA">
        <w:t>Comme toujours</w:t>
      </w:r>
      <w:r>
        <w:t xml:space="preserve">, </w:t>
      </w:r>
      <w:r w:rsidR="006345EA" w:rsidRPr="006345EA">
        <w:t>avec le général Aubert</w:t>
      </w:r>
      <w:r>
        <w:t> </w:t>
      </w:r>
      <w:r w:rsidRPr="008B1F88">
        <w:t>!</w:t>
      </w:r>
      <w:r w:rsidR="00C351C1" w:rsidRPr="008B1F88">
        <w:t>..</w:t>
      </w:r>
      <w:r w:rsidR="00C351C1">
        <w:t>.</w:t>
      </w:r>
      <w:r w:rsidRPr="008B1F88">
        <w:t xml:space="preserve"> </w:t>
      </w:r>
      <w:r w:rsidR="006345EA" w:rsidRPr="006345EA">
        <w:t>Les salopards tenaient la</w:t>
      </w:r>
      <w:r w:rsidR="00C351C1">
        <w:t xml:space="preserve"> </w:t>
      </w:r>
      <w:r w:rsidR="006345EA" w:rsidRPr="006345EA">
        <w:t>crête</w:t>
      </w:r>
      <w:r>
        <w:t xml:space="preserve">… </w:t>
      </w:r>
      <w:r w:rsidR="006345EA" w:rsidRPr="006345EA">
        <w:t>Un pays</w:t>
      </w:r>
      <w:r>
        <w:t xml:space="preserve">, </w:t>
      </w:r>
      <w:r w:rsidR="006345EA" w:rsidRPr="006345EA">
        <w:t>mon vieux</w:t>
      </w:r>
      <w:r>
        <w:t xml:space="preserve">, </w:t>
      </w:r>
      <w:r w:rsidR="006345EA" w:rsidRPr="006345EA">
        <w:t xml:space="preserve">ousque </w:t>
      </w:r>
      <w:proofErr w:type="gramStart"/>
      <w:r w:rsidR="006345EA" w:rsidRPr="006345EA">
        <w:t>t</w:t>
      </w:r>
      <w:r>
        <w:t>’</w:t>
      </w:r>
      <w:r w:rsidR="006345EA" w:rsidRPr="006345EA">
        <w:t>as</w:t>
      </w:r>
      <w:proofErr w:type="gramEnd"/>
      <w:r w:rsidR="006345EA" w:rsidRPr="006345EA">
        <w:t xml:space="preserve"> pas une goutte d</w:t>
      </w:r>
      <w:r>
        <w:t>’</w:t>
      </w:r>
      <w:r w:rsidR="006345EA" w:rsidRPr="006345EA">
        <w:t>eau pour coller un timbre-poste</w:t>
      </w:r>
      <w:r>
        <w:t xml:space="preserve">, </w:t>
      </w:r>
      <w:r w:rsidR="006345EA" w:rsidRPr="006345EA">
        <w:t>ou t</w:t>
      </w:r>
      <w:r>
        <w:t>’</w:t>
      </w:r>
      <w:r w:rsidR="006345EA" w:rsidRPr="006345EA">
        <w:t>faire croire qu</w:t>
      </w:r>
      <w:r>
        <w:t>’</w:t>
      </w:r>
      <w:r w:rsidR="006345EA" w:rsidRPr="006345EA">
        <w:t xml:space="preserve">y </w:t>
      </w:r>
      <w:r w:rsidR="00903EB3">
        <w:t>t’</w:t>
      </w:r>
      <w:r w:rsidR="006345EA" w:rsidRPr="006345EA">
        <w:t>reste d</w:t>
      </w:r>
      <w:r>
        <w:t>’</w:t>
      </w:r>
      <w:r w:rsidR="006345EA" w:rsidRPr="006345EA">
        <w:t>la salive</w:t>
      </w:r>
      <w:r>
        <w:t xml:space="preserve"> !… </w:t>
      </w:r>
      <w:r w:rsidR="006345EA" w:rsidRPr="006345EA">
        <w:t>Alors</w:t>
      </w:r>
      <w:r>
        <w:t xml:space="preserve">, </w:t>
      </w:r>
      <w:r w:rsidR="006345EA" w:rsidRPr="006345EA">
        <w:t>tu vois ça</w:t>
      </w:r>
      <w:r>
        <w:t> ?…</w:t>
      </w:r>
    </w:p>
    <w:p w14:paraId="6F202E70" w14:textId="77777777" w:rsidR="00573A59" w:rsidRPr="008B1F88" w:rsidRDefault="00573A59" w:rsidP="006345EA">
      <w:r>
        <w:t>— </w:t>
      </w:r>
      <w:r w:rsidR="006345EA" w:rsidRPr="006345EA">
        <w:t>Parfaitement</w:t>
      </w:r>
      <w:r>
        <w:t>.</w:t>
      </w:r>
    </w:p>
    <w:p w14:paraId="40A263D7" w14:textId="77777777" w:rsidR="00573A59" w:rsidRDefault="00573A59" w:rsidP="00090740">
      <w:r>
        <w:t>— </w:t>
      </w:r>
      <w:r w:rsidR="006345EA" w:rsidRPr="006345EA">
        <w:t>Les auxiliaires des tribus</w:t>
      </w:r>
      <w:r>
        <w:t xml:space="preserve">, </w:t>
      </w:r>
      <w:r w:rsidR="006345EA" w:rsidRPr="006345EA">
        <w:t>y prennent par</w:t>
      </w:r>
      <w:r>
        <w:t xml:space="preserve"> </w:t>
      </w:r>
      <w:r w:rsidR="006345EA" w:rsidRPr="006345EA">
        <w:t>la droite</w:t>
      </w:r>
      <w:r>
        <w:t xml:space="preserve">. </w:t>
      </w:r>
      <w:r w:rsidR="006345EA" w:rsidRPr="006345EA">
        <w:t>La légion</w:t>
      </w:r>
      <w:r>
        <w:t xml:space="preserve">, </w:t>
      </w:r>
      <w:r w:rsidR="006345EA" w:rsidRPr="006345EA">
        <w:t>elle prend par la gauche</w:t>
      </w:r>
      <w:r>
        <w:t xml:space="preserve">. </w:t>
      </w:r>
      <w:r w:rsidR="006345EA" w:rsidRPr="006345EA">
        <w:t>Et</w:t>
      </w:r>
      <w:r>
        <w:t xml:space="preserve"> </w:t>
      </w:r>
      <w:r w:rsidR="006345EA" w:rsidRPr="006345EA">
        <w:t>on aborde les Arbis avec les sabres et les baïonnettes</w:t>
      </w:r>
      <w:r>
        <w:t xml:space="preserve">, </w:t>
      </w:r>
      <w:r w:rsidR="006345EA" w:rsidRPr="006345EA">
        <w:t>qui se d</w:t>
      </w:r>
      <w:r>
        <w:t>’</w:t>
      </w:r>
      <w:r w:rsidR="006345EA" w:rsidRPr="006345EA">
        <w:t>mandent encore c</w:t>
      </w:r>
      <w:r>
        <w:t>’</w:t>
      </w:r>
      <w:r w:rsidR="006345EA" w:rsidRPr="006345EA">
        <w:t>qu</w:t>
      </w:r>
      <w:r>
        <w:t>’</w:t>
      </w:r>
      <w:r w:rsidR="006345EA" w:rsidRPr="006345EA">
        <w:t>on leur</w:t>
      </w:r>
      <w:r>
        <w:t xml:space="preserve"> </w:t>
      </w:r>
      <w:r w:rsidR="006345EA" w:rsidRPr="006345EA">
        <w:t>voulait</w:t>
      </w:r>
      <w:r>
        <w:t>.</w:t>
      </w:r>
    </w:p>
    <w:p w14:paraId="30DD1156" w14:textId="77777777" w:rsidR="00573A59" w:rsidRDefault="00573A59" w:rsidP="006345EA">
      <w:r>
        <w:t>— </w:t>
      </w:r>
      <w:r w:rsidR="006345EA" w:rsidRPr="006345EA">
        <w:t>Où est l</w:t>
      </w:r>
      <w:r>
        <w:t>’</w:t>
      </w:r>
      <w:r w:rsidR="006345EA" w:rsidRPr="006345EA">
        <w:t>Allemand</w:t>
      </w:r>
      <w:r>
        <w:t xml:space="preserve"> ? </w:t>
      </w:r>
      <w:r w:rsidR="006345EA" w:rsidRPr="006345EA">
        <w:t>coupa le gestionnaire qui consultait ses papiers</w:t>
      </w:r>
      <w:r>
        <w:t>.</w:t>
      </w:r>
    </w:p>
    <w:p w14:paraId="2BEEEF1A" w14:textId="77777777" w:rsidR="00573A59" w:rsidRPr="008B1F88" w:rsidRDefault="006345EA" w:rsidP="006345EA">
      <w:r w:rsidRPr="006345EA">
        <w:t>Le transfert des blessés se terminait</w:t>
      </w:r>
      <w:r w:rsidR="00573A59">
        <w:t xml:space="preserve">. </w:t>
      </w:r>
      <w:r w:rsidRPr="006345EA">
        <w:t xml:space="preserve">On avait dû les </w:t>
      </w:r>
      <w:r w:rsidRPr="008B1F88">
        <w:t>r</w:t>
      </w:r>
      <w:r w:rsidR="00C907B0" w:rsidRPr="008B1F88">
        <w:t>é</w:t>
      </w:r>
      <w:r w:rsidRPr="008B1F88">
        <w:t>part</w:t>
      </w:r>
      <w:r w:rsidRPr="006345EA">
        <w:t xml:space="preserve">ir </w:t>
      </w:r>
      <w:r w:rsidR="004D463A">
        <w:t>en</w:t>
      </w:r>
      <w:r w:rsidRPr="006345EA">
        <w:t xml:space="preserve"> plusieurs salles</w:t>
      </w:r>
      <w:r w:rsidR="00573A59">
        <w:t xml:space="preserve">. </w:t>
      </w:r>
      <w:r w:rsidRPr="006345EA">
        <w:t>L</w:t>
      </w:r>
      <w:r w:rsidR="00573A59">
        <w:t>’</w:t>
      </w:r>
      <w:r w:rsidRPr="006345EA">
        <w:t>instructeur allemand</w:t>
      </w:r>
      <w:r w:rsidR="00573A59">
        <w:t xml:space="preserve">, </w:t>
      </w:r>
      <w:r w:rsidRPr="006345EA">
        <w:t>d</w:t>
      </w:r>
      <w:r w:rsidR="00573A59">
        <w:t>’</w:t>
      </w:r>
      <w:r w:rsidRPr="006345EA">
        <w:t>ailleurs vêtu d</w:t>
      </w:r>
      <w:r w:rsidR="00573A59">
        <w:t>’</w:t>
      </w:r>
      <w:r w:rsidRPr="006345EA">
        <w:t>un burnous noir comme les autres soldats d</w:t>
      </w:r>
      <w:r w:rsidR="00573A59">
        <w:t>’</w:t>
      </w:r>
      <w:r w:rsidRPr="006345EA">
        <w:t>Abd-</w:t>
      </w:r>
      <w:r w:rsidRPr="008B1F88">
        <w:t>el</w:t>
      </w:r>
      <w:r w:rsidRPr="006345EA">
        <w:t>-Malek</w:t>
      </w:r>
      <w:r w:rsidR="00573A59">
        <w:t xml:space="preserve">, </w:t>
      </w:r>
      <w:r w:rsidRPr="006345EA">
        <w:t>fut porté dans une pièce assez petite</w:t>
      </w:r>
      <w:r w:rsidR="00573A59">
        <w:t xml:space="preserve">, </w:t>
      </w:r>
      <w:r w:rsidRPr="006345EA">
        <w:t>voisine des services de chirurgie</w:t>
      </w:r>
      <w:r w:rsidR="00573A59">
        <w:t xml:space="preserve">. </w:t>
      </w:r>
      <w:r w:rsidRPr="006345EA">
        <w:t>On le déshabilla</w:t>
      </w:r>
      <w:r w:rsidR="00573A59">
        <w:t xml:space="preserve">. </w:t>
      </w:r>
      <w:r w:rsidRPr="006345EA">
        <w:t>Malgré le pansement appliqué là-</w:t>
      </w:r>
      <w:r w:rsidR="003E02B6">
        <w:t>h</w:t>
      </w:r>
      <w:r w:rsidRPr="006345EA">
        <w:t>aut</w:t>
      </w:r>
      <w:r w:rsidR="00573A59">
        <w:t xml:space="preserve">, </w:t>
      </w:r>
      <w:r w:rsidRPr="006345EA">
        <w:t>le sang coulait de sa poitrine</w:t>
      </w:r>
      <w:r w:rsidR="00573A59">
        <w:t xml:space="preserve">, </w:t>
      </w:r>
      <w:r w:rsidRPr="006345EA">
        <w:t>qu</w:t>
      </w:r>
      <w:r w:rsidR="00573A59">
        <w:t>’</w:t>
      </w:r>
      <w:r w:rsidRPr="006345EA">
        <w:t>une balle de</w:t>
      </w:r>
      <w:r w:rsidR="00573A59">
        <w:t xml:space="preserve"> </w:t>
      </w:r>
      <w:r w:rsidRPr="006345EA">
        <w:t>fusil avait trouée de part en part</w:t>
      </w:r>
      <w:r w:rsidR="00573A59">
        <w:t xml:space="preserve">. </w:t>
      </w:r>
      <w:r w:rsidRPr="006345EA">
        <w:t>Ses yeux</w:t>
      </w:r>
      <w:r w:rsidR="00573A59">
        <w:t xml:space="preserve">, </w:t>
      </w:r>
      <w:r w:rsidRPr="006345EA">
        <w:t>des</w:t>
      </w:r>
      <w:r w:rsidR="00573A59">
        <w:t xml:space="preserve"> </w:t>
      </w:r>
      <w:r w:rsidRPr="006345EA">
        <w:t>yeux gris à large pupille brune</w:t>
      </w:r>
      <w:r w:rsidR="00573A59">
        <w:t xml:space="preserve">, </w:t>
      </w:r>
      <w:r w:rsidRPr="006345EA">
        <w:t>restaient</w:t>
      </w:r>
      <w:r w:rsidR="00573A59">
        <w:t xml:space="preserve"> </w:t>
      </w:r>
      <w:r w:rsidRPr="006345EA">
        <w:t>ouverts</w:t>
      </w:r>
      <w:r w:rsidR="00573A59">
        <w:t xml:space="preserve">, </w:t>
      </w:r>
      <w:r w:rsidRPr="006345EA">
        <w:t>démesurément</w:t>
      </w:r>
      <w:r w:rsidR="00573A59">
        <w:t xml:space="preserve">. </w:t>
      </w:r>
      <w:r w:rsidRPr="006345EA">
        <w:t>Qu</w:t>
      </w:r>
      <w:r w:rsidR="00573A59">
        <w:t>’</w:t>
      </w:r>
      <w:r w:rsidRPr="006345EA">
        <w:t>est-ce qui l</w:t>
      </w:r>
      <w:r w:rsidR="00573A59">
        <w:t>’</w:t>
      </w:r>
      <w:r w:rsidRPr="006345EA">
        <w:t>effrayait le plus</w:t>
      </w:r>
      <w:r w:rsidR="00573A59">
        <w:t xml:space="preserve"> ? </w:t>
      </w:r>
      <w:r w:rsidRPr="006345EA">
        <w:t>La gravité de sa blessure</w:t>
      </w:r>
      <w:r w:rsidR="00573A59">
        <w:t xml:space="preserve">, </w:t>
      </w:r>
      <w:r w:rsidRPr="006345EA">
        <w:t>ou</w:t>
      </w:r>
      <w:r w:rsidR="00573A59">
        <w:t xml:space="preserve"> </w:t>
      </w:r>
      <w:r w:rsidRPr="006345EA">
        <w:t xml:space="preserve">celle de </w:t>
      </w:r>
      <w:r w:rsidR="007959EB">
        <w:t>sa</w:t>
      </w:r>
      <w:r w:rsidRPr="006345EA">
        <w:t xml:space="preserve"> situation</w:t>
      </w:r>
      <w:r w:rsidR="00573A59">
        <w:t> ?</w:t>
      </w:r>
    </w:p>
    <w:p w14:paraId="085790A4" w14:textId="503D3DBF" w:rsidR="00245428" w:rsidRPr="008B1F88" w:rsidRDefault="004461E1" w:rsidP="00245428">
      <w:pPr>
        <w:pStyle w:val="Image"/>
      </w:pPr>
      <w:r w:rsidRPr="008B1F88">
        <w:rPr>
          <w:noProof/>
        </w:rPr>
        <w:lastRenderedPageBreak/>
        <w:drawing>
          <wp:inline distT="0" distB="0" distL="0" distR="0" wp14:anchorId="4BECF66F" wp14:editId="089ED425">
            <wp:extent cx="3780155" cy="3729355"/>
            <wp:effectExtent l="0" t="0" r="0" b="0"/>
            <wp:docPr id="2"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0155" cy="3729355"/>
                    </a:xfrm>
                    <a:prstGeom prst="rect">
                      <a:avLst/>
                    </a:prstGeom>
                    <a:noFill/>
                    <a:ln>
                      <a:noFill/>
                    </a:ln>
                  </pic:spPr>
                </pic:pic>
              </a:graphicData>
            </a:graphic>
          </wp:inline>
        </w:drawing>
      </w:r>
    </w:p>
    <w:p w14:paraId="22548F0A" w14:textId="77777777" w:rsidR="00573A59" w:rsidRDefault="006345EA" w:rsidP="00245428">
      <w:r w:rsidRPr="006345EA">
        <w:t>Sous son burnous</w:t>
      </w:r>
      <w:r w:rsidR="00573A59">
        <w:t xml:space="preserve">, </w:t>
      </w:r>
      <w:r w:rsidRPr="006345EA">
        <w:t>il était habillé à l</w:t>
      </w:r>
      <w:r w:rsidR="00573A59">
        <w:t>’</w:t>
      </w:r>
      <w:r w:rsidRPr="006345EA">
        <w:t>européenne</w:t>
      </w:r>
      <w:r w:rsidR="00573A59">
        <w:t xml:space="preserve"> : </w:t>
      </w:r>
      <w:r w:rsidRPr="006345EA">
        <w:t>une culotte d</w:t>
      </w:r>
      <w:r w:rsidR="00573A59">
        <w:t>’</w:t>
      </w:r>
      <w:r w:rsidRPr="006345EA">
        <w:t>équitation</w:t>
      </w:r>
      <w:r w:rsidR="00573A59">
        <w:t xml:space="preserve">, </w:t>
      </w:r>
      <w:r w:rsidRPr="006345EA">
        <w:t>un gilet de tricot</w:t>
      </w:r>
      <w:r w:rsidR="00573A59">
        <w:t xml:space="preserve">, </w:t>
      </w:r>
      <w:r w:rsidRPr="006345EA">
        <w:t>une chemise munie de</w:t>
      </w:r>
      <w:r w:rsidR="00573A59">
        <w:t xml:space="preserve"> </w:t>
      </w:r>
      <w:r w:rsidRPr="006345EA">
        <w:t>deux poches sur</w:t>
      </w:r>
      <w:r w:rsidR="00573A59">
        <w:t xml:space="preserve"> </w:t>
      </w:r>
      <w:r w:rsidRPr="006345EA">
        <w:t>la poitrine</w:t>
      </w:r>
      <w:r w:rsidR="00573A59">
        <w:t xml:space="preserve">. </w:t>
      </w:r>
      <w:r w:rsidRPr="006345EA">
        <w:t>L</w:t>
      </w:r>
      <w:r w:rsidR="00573A59">
        <w:t>’</w:t>
      </w:r>
      <w:r w:rsidRPr="006345EA">
        <w:t>une</w:t>
      </w:r>
      <w:r w:rsidR="00573A59">
        <w:t xml:space="preserve"> </w:t>
      </w:r>
      <w:r w:rsidRPr="006345EA">
        <w:t>d</w:t>
      </w:r>
      <w:r w:rsidR="00573A59">
        <w:t>’</w:t>
      </w:r>
      <w:r w:rsidRPr="006345EA">
        <w:t>elles était fermée</w:t>
      </w:r>
      <w:r w:rsidR="00573A59">
        <w:t xml:space="preserve"> </w:t>
      </w:r>
      <w:r w:rsidR="003F3B0B">
        <w:t xml:space="preserve">par </w:t>
      </w:r>
      <w:r w:rsidRPr="006345EA">
        <w:t>une épingle</w:t>
      </w:r>
      <w:r w:rsidR="00573A59">
        <w:t xml:space="preserve"> </w:t>
      </w:r>
      <w:r w:rsidRPr="006345EA">
        <w:t>double</w:t>
      </w:r>
      <w:r w:rsidR="00573A59">
        <w:t xml:space="preserve">. </w:t>
      </w:r>
      <w:r w:rsidRPr="006345EA">
        <w:t>Lorsque</w:t>
      </w:r>
      <w:r w:rsidR="00573A59">
        <w:t xml:space="preserve"> </w:t>
      </w:r>
      <w:r w:rsidRPr="006345EA">
        <w:t>les infirmiers voulurent lui retirer</w:t>
      </w:r>
      <w:r w:rsidR="00573A59">
        <w:t xml:space="preserve"> </w:t>
      </w:r>
      <w:r w:rsidRPr="006345EA">
        <w:t>cette chemise maculée de sang</w:t>
      </w:r>
      <w:r w:rsidR="00573A59">
        <w:t xml:space="preserve">, </w:t>
      </w:r>
      <w:r w:rsidRPr="006345EA">
        <w:t>pour la remplacer</w:t>
      </w:r>
      <w:r w:rsidR="00573A59">
        <w:t xml:space="preserve"> </w:t>
      </w:r>
      <w:r w:rsidRPr="006345EA">
        <w:t>par du linge propre</w:t>
      </w:r>
      <w:r w:rsidR="00573A59">
        <w:t xml:space="preserve">, </w:t>
      </w:r>
      <w:r w:rsidRPr="006345EA">
        <w:t>il trouva une énergie inattendue</w:t>
      </w:r>
      <w:r w:rsidR="00573A59">
        <w:t xml:space="preserve">, </w:t>
      </w:r>
      <w:r w:rsidRPr="006345EA">
        <w:t xml:space="preserve">et accrocha ses mains à la toile avec une telle </w:t>
      </w:r>
      <w:r w:rsidR="00245428" w:rsidRPr="006345EA">
        <w:t>opiniâtreté</w:t>
      </w:r>
      <w:r w:rsidRPr="006345EA">
        <w:t xml:space="preserve"> que l</w:t>
      </w:r>
      <w:r w:rsidR="00573A59">
        <w:t>’</w:t>
      </w:r>
      <w:r w:rsidRPr="006345EA">
        <w:t>infirmier dit à son camarade</w:t>
      </w:r>
      <w:r w:rsidR="00573A59">
        <w:t> :</w:t>
      </w:r>
    </w:p>
    <w:p w14:paraId="21003399" w14:textId="77777777" w:rsidR="006345EA" w:rsidRPr="006345EA" w:rsidRDefault="00573A59" w:rsidP="00245428">
      <w:r>
        <w:t>— </w:t>
      </w:r>
      <w:r w:rsidR="006345EA" w:rsidRPr="006345EA">
        <w:t>Laisse-la lui</w:t>
      </w:r>
      <w:r>
        <w:t xml:space="preserve">, </w:t>
      </w:r>
      <w:r w:rsidR="006345EA" w:rsidRPr="006345EA">
        <w:t>puisqu</w:t>
      </w:r>
      <w:r>
        <w:t>’</w:t>
      </w:r>
      <w:r w:rsidR="006345EA" w:rsidRPr="006345EA">
        <w:t>il y tient</w:t>
      </w:r>
      <w:r>
        <w:t xml:space="preserve"> ! </w:t>
      </w:r>
      <w:r w:rsidR="006345EA" w:rsidRPr="006345EA">
        <w:t>C</w:t>
      </w:r>
      <w:r>
        <w:t>’</w:t>
      </w:r>
      <w:r w:rsidR="006345EA" w:rsidRPr="006345EA">
        <w:t>est</w:t>
      </w:r>
      <w:r w:rsidR="00245428">
        <w:t xml:space="preserve"> </w:t>
      </w:r>
      <w:r w:rsidR="006345EA" w:rsidRPr="006345EA">
        <w:t>peut-être un cadeau</w:t>
      </w:r>
      <w:r w:rsidR="003E7254">
        <w:t>…</w:t>
      </w:r>
    </w:p>
    <w:p w14:paraId="1FC83A91" w14:textId="77777777" w:rsidR="00573A59" w:rsidRDefault="006345EA" w:rsidP="006345EA">
      <w:r w:rsidRPr="006345EA">
        <w:t>Dans les yeux de l</w:t>
      </w:r>
      <w:r w:rsidR="00573A59">
        <w:t>’</w:t>
      </w:r>
      <w:r w:rsidRPr="006345EA">
        <w:t>Allemand passa une lueur de triomphe</w:t>
      </w:r>
      <w:r w:rsidR="00573A59">
        <w:t xml:space="preserve">. </w:t>
      </w:r>
      <w:r w:rsidRPr="006345EA">
        <w:t>Mais lorsque les soldats furent</w:t>
      </w:r>
      <w:r w:rsidR="00573A59">
        <w:t xml:space="preserve"> </w:t>
      </w:r>
      <w:r w:rsidRPr="006345EA">
        <w:t>sortis</w:t>
      </w:r>
      <w:r w:rsidR="00573A59">
        <w:t xml:space="preserve">, </w:t>
      </w:r>
      <w:r w:rsidRPr="006345EA">
        <w:t>ses forces l</w:t>
      </w:r>
      <w:r w:rsidR="00573A59">
        <w:t>’</w:t>
      </w:r>
      <w:r w:rsidRPr="006345EA">
        <w:t>abandonnèrent</w:t>
      </w:r>
      <w:r w:rsidR="00573A59">
        <w:t>.</w:t>
      </w:r>
      <w:r w:rsidR="00D76E82">
        <w:t xml:space="preserve"> Il poussa </w:t>
      </w:r>
      <w:r w:rsidRPr="006345EA">
        <w:t>un soupir et perdit connaissance</w:t>
      </w:r>
      <w:r w:rsidR="00573A59">
        <w:t>.</w:t>
      </w:r>
    </w:p>
    <w:p w14:paraId="5F7B992D" w14:textId="77777777" w:rsidR="00573A59" w:rsidRDefault="006345EA" w:rsidP="006345EA">
      <w:r w:rsidRPr="006345EA">
        <w:t>Il n</w:t>
      </w:r>
      <w:r w:rsidR="00573A59">
        <w:t>’</w:t>
      </w:r>
      <w:r w:rsidRPr="006345EA">
        <w:t>y avait auprès de lui qu</w:t>
      </w:r>
      <w:r w:rsidR="00573A59">
        <w:t>’</w:t>
      </w:r>
      <w:r w:rsidRPr="006345EA">
        <w:t xml:space="preserve">un </w:t>
      </w:r>
      <w:r w:rsidR="00C021A9">
        <w:t xml:space="preserve">tirailleur </w:t>
      </w:r>
      <w:r w:rsidRPr="006345EA">
        <w:t>qui dormait si profondément</w:t>
      </w:r>
      <w:r w:rsidR="00573A59">
        <w:t xml:space="preserve"> </w:t>
      </w:r>
      <w:r w:rsidRPr="006345EA">
        <w:t>que tout ce bruit ne l</w:t>
      </w:r>
      <w:r w:rsidR="00573A59">
        <w:t>’</w:t>
      </w:r>
      <w:r w:rsidRPr="006345EA">
        <w:t>avait</w:t>
      </w:r>
      <w:r w:rsidR="00573A59">
        <w:t xml:space="preserve"> </w:t>
      </w:r>
      <w:r w:rsidRPr="006345EA">
        <w:t>pas réveillé</w:t>
      </w:r>
      <w:r w:rsidR="00573A59">
        <w:t xml:space="preserve">, </w:t>
      </w:r>
      <w:r w:rsidRPr="006345EA">
        <w:t>et deux légionnaires d</w:t>
      </w:r>
      <w:r w:rsidR="00573A59">
        <w:t>’</w:t>
      </w:r>
      <w:r w:rsidRPr="006345EA">
        <w:t>origine germanique</w:t>
      </w:r>
      <w:r w:rsidR="00573A59">
        <w:t xml:space="preserve">, </w:t>
      </w:r>
      <w:r w:rsidRPr="006345EA">
        <w:t>qui</w:t>
      </w:r>
      <w:r w:rsidR="00573A59">
        <w:t xml:space="preserve"> </w:t>
      </w:r>
      <w:r w:rsidRPr="006345EA">
        <w:t>s</w:t>
      </w:r>
      <w:r w:rsidR="00573A59">
        <w:t>’</w:t>
      </w:r>
      <w:r w:rsidRPr="006345EA">
        <w:t>étaient fait à la cuisse une injection de térébenthine afin de</w:t>
      </w:r>
      <w:r w:rsidR="00573A59">
        <w:t xml:space="preserve"> </w:t>
      </w:r>
      <w:r w:rsidRPr="006345EA">
        <w:t xml:space="preserve">faciliter la formation </w:t>
      </w:r>
      <w:r w:rsidRPr="006345EA">
        <w:lastRenderedPageBreak/>
        <w:t>d</w:t>
      </w:r>
      <w:r w:rsidR="00573A59">
        <w:t>’</w:t>
      </w:r>
      <w:r w:rsidRPr="006345EA">
        <w:t>un monstrueux abcès</w:t>
      </w:r>
      <w:r w:rsidR="00573A59">
        <w:t xml:space="preserve">. </w:t>
      </w:r>
      <w:r w:rsidRPr="006345EA">
        <w:t>Cette façon de couper à l</w:t>
      </w:r>
      <w:r w:rsidR="00573A59">
        <w:t>’</w:t>
      </w:r>
      <w:r w:rsidRPr="006345EA">
        <w:t>attaque des forces dissidentes allait d</w:t>
      </w:r>
      <w:r w:rsidR="00573A59">
        <w:t>’</w:t>
      </w:r>
      <w:r w:rsidR="00007968" w:rsidRPr="006345EA">
        <w:t>a</w:t>
      </w:r>
      <w:r w:rsidR="00BC4D87">
        <w:t>i</w:t>
      </w:r>
      <w:r w:rsidR="00007968" w:rsidRPr="006345EA">
        <w:t>ll</w:t>
      </w:r>
      <w:r w:rsidR="00BC4D87">
        <w:t>e</w:t>
      </w:r>
      <w:r w:rsidR="00007968" w:rsidRPr="006345EA">
        <w:t>ur</w:t>
      </w:r>
      <w:r w:rsidR="00BC4D87">
        <w:t>s</w:t>
      </w:r>
      <w:r w:rsidRPr="006345EA">
        <w:t xml:space="preserve"> les conduire en conseil de guerre</w:t>
      </w:r>
      <w:r w:rsidR="00573A59">
        <w:t xml:space="preserve">, </w:t>
      </w:r>
      <w:r w:rsidRPr="006345EA">
        <w:t>motif</w:t>
      </w:r>
      <w:r w:rsidR="00573A59">
        <w:t xml:space="preserve"> </w:t>
      </w:r>
      <w:r w:rsidRPr="006345EA">
        <w:t>pour lequel un Sénégalais restait</w:t>
      </w:r>
      <w:r w:rsidR="00573A59">
        <w:t xml:space="preserve"> </w:t>
      </w:r>
      <w:r w:rsidRPr="006345EA">
        <w:t>en faction devant la salle</w:t>
      </w:r>
      <w:r w:rsidR="00573A59">
        <w:t>.</w:t>
      </w:r>
    </w:p>
    <w:p w14:paraId="23B03EA6" w14:textId="77777777" w:rsidR="00573A59" w:rsidRDefault="006345EA" w:rsidP="006345EA">
      <w:r w:rsidRPr="006345EA">
        <w:t>C</w:t>
      </w:r>
      <w:r w:rsidR="00573A59">
        <w:t>’</w:t>
      </w:r>
      <w:r w:rsidRPr="006345EA">
        <w:t>était ce fait particulier qui avait suggéré au caporal de diriger l</w:t>
      </w:r>
      <w:r w:rsidR="00573A59">
        <w:t>’</w:t>
      </w:r>
      <w:r w:rsidRPr="006345EA">
        <w:t>Allemand sur ce local</w:t>
      </w:r>
      <w:r w:rsidR="00573A59">
        <w:t xml:space="preserve"> </w:t>
      </w:r>
      <w:r w:rsidRPr="006345EA">
        <w:t>bien gardé</w:t>
      </w:r>
      <w:r w:rsidR="00573A59">
        <w:t xml:space="preserve">. </w:t>
      </w:r>
      <w:r w:rsidRPr="006345EA">
        <w:t>Précaution superflue</w:t>
      </w:r>
      <w:r w:rsidR="00573A59">
        <w:t xml:space="preserve">, </w:t>
      </w:r>
      <w:r w:rsidRPr="006345EA">
        <w:t>du reste</w:t>
      </w:r>
      <w:r w:rsidR="00573A59">
        <w:t xml:space="preserve">, </w:t>
      </w:r>
      <w:r w:rsidRPr="006345EA">
        <w:t>et qu</w:t>
      </w:r>
      <w:r w:rsidR="00573A59">
        <w:t>’</w:t>
      </w:r>
      <w:r w:rsidRPr="006345EA">
        <w:t>il comprit à la</w:t>
      </w:r>
      <w:r w:rsidR="00573A59">
        <w:t xml:space="preserve"> </w:t>
      </w:r>
      <w:r w:rsidRPr="006345EA">
        <w:t>grimace du chirurgien lorsque</w:t>
      </w:r>
      <w:r w:rsidR="00573A59">
        <w:t xml:space="preserve"> </w:t>
      </w:r>
      <w:r w:rsidRPr="006345EA">
        <w:t>celui-ci vint</w:t>
      </w:r>
      <w:r w:rsidR="00573A59">
        <w:t xml:space="preserve">, </w:t>
      </w:r>
      <w:r w:rsidRPr="006345EA">
        <w:t>une demi-heure</w:t>
      </w:r>
      <w:r w:rsidR="00573A59">
        <w:t xml:space="preserve"> </w:t>
      </w:r>
      <w:r w:rsidRPr="006345EA">
        <w:t>plus tard</w:t>
      </w:r>
      <w:r w:rsidR="00573A59">
        <w:t xml:space="preserve">, </w:t>
      </w:r>
      <w:r w:rsidRPr="006345EA">
        <w:t>donner ses soins à cet</w:t>
      </w:r>
      <w:r w:rsidR="00573A59">
        <w:t xml:space="preserve"> </w:t>
      </w:r>
      <w:r w:rsidRPr="006345EA">
        <w:t>ennemi</w:t>
      </w:r>
      <w:r w:rsidR="00573A59">
        <w:t>.</w:t>
      </w:r>
    </w:p>
    <w:p w14:paraId="3B601DFA" w14:textId="77777777" w:rsidR="00573A59" w:rsidRDefault="00573A59" w:rsidP="006345EA">
      <w:r>
        <w:t>— </w:t>
      </w:r>
      <w:r w:rsidR="006345EA" w:rsidRPr="006345EA">
        <w:t>Pas brillant</w:t>
      </w:r>
      <w:r>
        <w:t xml:space="preserve">, </w:t>
      </w:r>
      <w:r w:rsidR="000C47A0">
        <w:t>n</w:t>
      </w:r>
      <w:r>
        <w:t>’</w:t>
      </w:r>
      <w:r w:rsidR="006345EA" w:rsidRPr="006345EA">
        <w:t>est-ce pas</w:t>
      </w:r>
      <w:r>
        <w:t xml:space="preserve"> ? </w:t>
      </w:r>
      <w:r w:rsidR="006345EA" w:rsidRPr="006345EA">
        <w:t xml:space="preserve">demanda </w:t>
      </w:r>
      <w:r w:rsidR="000C47A0">
        <w:t>l’</w:t>
      </w:r>
      <w:r w:rsidR="006345EA" w:rsidRPr="006345EA">
        <w:t>infirmier</w:t>
      </w:r>
      <w:r>
        <w:t>.</w:t>
      </w:r>
    </w:p>
    <w:p w14:paraId="716AD815" w14:textId="77777777" w:rsidR="00573A59" w:rsidRDefault="00573A59" w:rsidP="00090740">
      <w:r>
        <w:t>— </w:t>
      </w:r>
      <w:r w:rsidR="006345EA" w:rsidRPr="006345EA">
        <w:t>Il en a pour un jour</w:t>
      </w:r>
      <w:r>
        <w:t xml:space="preserve">, </w:t>
      </w:r>
      <w:r w:rsidR="006345EA" w:rsidRPr="006345EA">
        <w:t>au</w:t>
      </w:r>
      <w:r>
        <w:t xml:space="preserve"> </w:t>
      </w:r>
      <w:r w:rsidR="006345EA" w:rsidRPr="006345EA">
        <w:t>plus</w:t>
      </w:r>
      <w:r>
        <w:t xml:space="preserve">… </w:t>
      </w:r>
      <w:r w:rsidR="006345EA" w:rsidRPr="006345EA">
        <w:t>Mais</w:t>
      </w:r>
      <w:r>
        <w:t xml:space="preserve">, </w:t>
      </w:r>
      <w:r w:rsidR="006345EA" w:rsidRPr="006345EA">
        <w:t>après tout</w:t>
      </w:r>
      <w:r>
        <w:t xml:space="preserve">, </w:t>
      </w:r>
      <w:r w:rsidR="006345EA" w:rsidRPr="006345EA">
        <w:t>on ne</w:t>
      </w:r>
      <w:r>
        <w:t xml:space="preserve"> </w:t>
      </w:r>
      <w:r w:rsidR="006345EA" w:rsidRPr="006345EA">
        <w:t>sait jamais</w:t>
      </w:r>
      <w:r>
        <w:t>…</w:t>
      </w:r>
    </w:p>
    <w:p w14:paraId="2AF09CC9" w14:textId="77777777" w:rsidR="00573A59" w:rsidRDefault="006345EA" w:rsidP="006345EA">
      <w:r w:rsidRPr="006345EA">
        <w:t>Le rôle de médecin à l</w:t>
      </w:r>
      <w:r w:rsidR="00573A59">
        <w:t>’</w:t>
      </w:r>
      <w:r w:rsidR="000C47A0">
        <w:t>h</w:t>
      </w:r>
      <w:r w:rsidRPr="006345EA">
        <w:t xml:space="preserve">ôpital Girardot </w:t>
      </w:r>
      <w:r w:rsidR="000C47A0">
        <w:t>n’é</w:t>
      </w:r>
      <w:r w:rsidRPr="006345EA">
        <w:t>tait pas une sinécure</w:t>
      </w:r>
      <w:r w:rsidR="00573A59">
        <w:t xml:space="preserve">. </w:t>
      </w:r>
      <w:r w:rsidRPr="006345EA">
        <w:t>Le camp</w:t>
      </w:r>
      <w:r w:rsidR="00573A59">
        <w:t xml:space="preserve">, </w:t>
      </w:r>
      <w:r w:rsidRPr="006345EA">
        <w:t>en continuel état</w:t>
      </w:r>
      <w:r w:rsidR="00573A59">
        <w:t xml:space="preserve"> </w:t>
      </w:r>
      <w:r w:rsidRPr="006345EA">
        <w:t>de guerre</w:t>
      </w:r>
      <w:r w:rsidR="00573A59">
        <w:t xml:space="preserve">, </w:t>
      </w:r>
      <w:r w:rsidRPr="006345EA">
        <w:t>harcelé la nuit jusqu</w:t>
      </w:r>
      <w:r w:rsidR="00573A59">
        <w:t>’</w:t>
      </w:r>
      <w:r w:rsidRPr="006345EA">
        <w:t>aux fils barbelés</w:t>
      </w:r>
      <w:r w:rsidR="00573A59">
        <w:t xml:space="preserve">, </w:t>
      </w:r>
      <w:r w:rsidRPr="006345EA">
        <w:t>sans cesse à l</w:t>
      </w:r>
      <w:r w:rsidR="000C47A0">
        <w:t xml:space="preserve">a </w:t>
      </w:r>
      <w:r w:rsidRPr="006345EA">
        <w:t>chasse des</w:t>
      </w:r>
      <w:r w:rsidR="00573A59">
        <w:t xml:space="preserve"> </w:t>
      </w:r>
      <w:r w:rsidRPr="006345EA">
        <w:t>dissidents</w:t>
      </w:r>
      <w:r w:rsidR="00573A59">
        <w:t xml:space="preserve">, </w:t>
      </w:r>
      <w:r w:rsidRPr="006345EA">
        <w:t>regorgeait de malades et de blessés</w:t>
      </w:r>
      <w:r w:rsidR="00573A59">
        <w:t xml:space="preserve">. </w:t>
      </w:r>
      <w:r w:rsidRPr="006345EA">
        <w:t>Il y avait aussi des civils appartenant au petit</w:t>
      </w:r>
      <w:r w:rsidR="00573A59">
        <w:t xml:space="preserve"> </w:t>
      </w:r>
      <w:r w:rsidRPr="006345EA">
        <w:t>chemin de fer</w:t>
      </w:r>
      <w:r w:rsidR="00573A59">
        <w:t xml:space="preserve">, </w:t>
      </w:r>
      <w:r w:rsidRPr="006345EA">
        <w:t>dont la gare fortifiée s</w:t>
      </w:r>
      <w:r w:rsidR="00573A59">
        <w:t>’</w:t>
      </w:r>
      <w:r w:rsidRPr="006345EA">
        <w:t>apercevait dans le fond de la vallée</w:t>
      </w:r>
      <w:r w:rsidR="00573A59">
        <w:t xml:space="preserve">, </w:t>
      </w:r>
      <w:r w:rsidRPr="006345EA">
        <w:t>et qui rejoignait Taourirt</w:t>
      </w:r>
      <w:r w:rsidR="00573A59">
        <w:t xml:space="preserve">, </w:t>
      </w:r>
      <w:r w:rsidRPr="006345EA">
        <w:t>Oudjda</w:t>
      </w:r>
      <w:r w:rsidR="00573A59">
        <w:t xml:space="preserve">, </w:t>
      </w:r>
      <w:r w:rsidRPr="006345EA">
        <w:t>et</w:t>
      </w:r>
      <w:r w:rsidR="00573A59">
        <w:t xml:space="preserve"> </w:t>
      </w:r>
      <w:r w:rsidRPr="006345EA">
        <w:t>le réseau algérien</w:t>
      </w:r>
      <w:r w:rsidR="00573A59">
        <w:t xml:space="preserve">. </w:t>
      </w:r>
      <w:r w:rsidRPr="006345EA">
        <w:t>Harassés par leur journée de labeur</w:t>
      </w:r>
      <w:r w:rsidR="00573A59">
        <w:t xml:space="preserve">, </w:t>
      </w:r>
      <w:r w:rsidRPr="006345EA">
        <w:t>les médecins allèrent dormir après la visite de ce</w:t>
      </w:r>
      <w:r w:rsidR="00573A59">
        <w:t xml:space="preserve"> </w:t>
      </w:r>
      <w:r w:rsidRPr="006345EA">
        <w:t>premier convoi</w:t>
      </w:r>
      <w:r w:rsidR="00573A59">
        <w:t xml:space="preserve">, </w:t>
      </w:r>
      <w:r w:rsidRPr="006345EA">
        <w:t>laissant au gestionnaire le</w:t>
      </w:r>
      <w:r w:rsidR="00573A59">
        <w:t xml:space="preserve"> </w:t>
      </w:r>
      <w:r w:rsidRPr="006345EA">
        <w:t>soin d</w:t>
      </w:r>
      <w:r w:rsidR="00573A59">
        <w:t>’</w:t>
      </w:r>
      <w:r w:rsidRPr="006345EA">
        <w:t>attendre</w:t>
      </w:r>
      <w:r w:rsidR="000C47A0">
        <w:t xml:space="preserve"> </w:t>
      </w:r>
      <w:r w:rsidRPr="006345EA">
        <w:t>le suivant et de les prévenir</w:t>
      </w:r>
      <w:r w:rsidR="00573A59">
        <w:t>.</w:t>
      </w:r>
    </w:p>
    <w:p w14:paraId="6BBB87EF" w14:textId="77777777" w:rsidR="00573A59" w:rsidRDefault="006345EA" w:rsidP="006345EA">
      <w:r w:rsidRPr="006345EA">
        <w:t>L</w:t>
      </w:r>
      <w:r w:rsidR="00573A59">
        <w:t>’</w:t>
      </w:r>
      <w:r w:rsidRPr="006345EA">
        <w:t>officier d</w:t>
      </w:r>
      <w:r w:rsidR="00573A59">
        <w:t>’</w:t>
      </w:r>
      <w:r w:rsidRPr="006345EA">
        <w:t>admi</w:t>
      </w:r>
      <w:r w:rsidR="000C47A0">
        <w:t>n</w:t>
      </w:r>
      <w:r w:rsidRPr="006345EA">
        <w:t>i</w:t>
      </w:r>
      <w:r w:rsidR="000C47A0">
        <w:t>s</w:t>
      </w:r>
      <w:r w:rsidRPr="006345EA">
        <w:t>tratio</w:t>
      </w:r>
      <w:r w:rsidR="000C47A0">
        <w:t>n</w:t>
      </w:r>
      <w:r w:rsidRPr="006345EA">
        <w:t xml:space="preserve"> profita de ce que le capitaine aviateur Garnet</w:t>
      </w:r>
      <w:r w:rsidR="00573A59">
        <w:t xml:space="preserve">, </w:t>
      </w:r>
      <w:r w:rsidRPr="006345EA">
        <w:t>incommodé par le</w:t>
      </w:r>
      <w:r w:rsidR="00573A59">
        <w:t xml:space="preserve"> </w:t>
      </w:r>
      <w:r w:rsidRPr="006345EA">
        <w:t>sirocco qui commençait à souffler du feu</w:t>
      </w:r>
      <w:r w:rsidR="00573A59">
        <w:t xml:space="preserve">, </w:t>
      </w:r>
      <w:r w:rsidRPr="006345EA">
        <w:t>se</w:t>
      </w:r>
      <w:r w:rsidR="00573A59">
        <w:t xml:space="preserve"> </w:t>
      </w:r>
      <w:r w:rsidRPr="006345EA">
        <w:t>promenait devant l</w:t>
      </w:r>
      <w:r w:rsidR="00573A59">
        <w:t>’</w:t>
      </w:r>
      <w:r w:rsidRPr="006345EA">
        <w:t>hôpital</w:t>
      </w:r>
      <w:r w:rsidR="00573A59">
        <w:t xml:space="preserve">, </w:t>
      </w:r>
      <w:r w:rsidRPr="006345EA">
        <w:t>pour lui proposer</w:t>
      </w:r>
      <w:r w:rsidR="00573A59">
        <w:t xml:space="preserve"> </w:t>
      </w:r>
      <w:r w:rsidRPr="006345EA">
        <w:t>une partie d</w:t>
      </w:r>
      <w:r w:rsidR="00573A59">
        <w:t>’</w:t>
      </w:r>
      <w:r w:rsidRPr="006345EA">
        <w:t>échecs</w:t>
      </w:r>
      <w:r w:rsidR="00573A59">
        <w:t>.</w:t>
      </w:r>
    </w:p>
    <w:p w14:paraId="145ACF84" w14:textId="77777777" w:rsidR="00573A59" w:rsidRDefault="006345EA" w:rsidP="006345EA">
      <w:r w:rsidRPr="006345EA">
        <w:t>Ils jouaient depuis une heure</w:t>
      </w:r>
      <w:r w:rsidR="00573A59">
        <w:t xml:space="preserve">, </w:t>
      </w:r>
      <w:r w:rsidRPr="006345EA">
        <w:t>lorsque l</w:t>
      </w:r>
      <w:r w:rsidR="00573A59">
        <w:t>’</w:t>
      </w:r>
      <w:r w:rsidRPr="006345EA">
        <w:t>infirmier de service survint</w:t>
      </w:r>
      <w:r w:rsidR="00573A59">
        <w:t>.</w:t>
      </w:r>
    </w:p>
    <w:p w14:paraId="7AD7BFCF" w14:textId="77777777" w:rsidR="00573A59" w:rsidRDefault="00573A59" w:rsidP="006345EA">
      <w:r>
        <w:t>— </w:t>
      </w:r>
      <w:r w:rsidR="006345EA" w:rsidRPr="006345EA">
        <w:t>Mon capitaine</w:t>
      </w:r>
      <w:r>
        <w:t xml:space="preserve">, </w:t>
      </w:r>
      <w:r w:rsidR="006345EA" w:rsidRPr="006345EA">
        <w:t>le blessé boche est en train de passer</w:t>
      </w:r>
      <w:r>
        <w:t>.</w:t>
      </w:r>
    </w:p>
    <w:p w14:paraId="41E665A1" w14:textId="77777777" w:rsidR="00573A59" w:rsidRDefault="00573A59" w:rsidP="00090740">
      <w:r>
        <w:lastRenderedPageBreak/>
        <w:t>— </w:t>
      </w:r>
      <w:r w:rsidR="006345EA" w:rsidRPr="006345EA">
        <w:t>Ça sera toujours un Boche de moins</w:t>
      </w:r>
      <w:r>
        <w:t xml:space="preserve"> !… </w:t>
      </w:r>
      <w:r w:rsidR="006345EA" w:rsidRPr="006345EA">
        <w:t>Tout de même</w:t>
      </w:r>
      <w:r>
        <w:t xml:space="preserve">, </w:t>
      </w:r>
      <w:r w:rsidR="006345EA" w:rsidRPr="006345EA">
        <w:t>va prévenir l</w:t>
      </w:r>
      <w:r>
        <w:t>’</w:t>
      </w:r>
      <w:r w:rsidR="006345EA" w:rsidRPr="006345EA">
        <w:t>aide-major</w:t>
      </w:r>
      <w:r>
        <w:t>…</w:t>
      </w:r>
    </w:p>
    <w:p w14:paraId="3ED5AE06" w14:textId="77777777" w:rsidR="00573A59" w:rsidRDefault="00573A59" w:rsidP="00090740">
      <w:r>
        <w:t>— </w:t>
      </w:r>
      <w:r w:rsidR="006345EA" w:rsidRPr="006345EA">
        <w:t>C</w:t>
      </w:r>
      <w:r>
        <w:t>’</w:t>
      </w:r>
      <w:r w:rsidR="006345EA" w:rsidRPr="006345EA">
        <w:t>est que</w:t>
      </w:r>
      <w:r>
        <w:t xml:space="preserve">, </w:t>
      </w:r>
      <w:r w:rsidR="006345EA" w:rsidRPr="006345EA">
        <w:t>mon capitaine</w:t>
      </w:r>
      <w:r>
        <w:t xml:space="preserve">, </w:t>
      </w:r>
      <w:r w:rsidR="006345EA" w:rsidRPr="006345EA">
        <w:t>je le crois bien</w:t>
      </w:r>
      <w:r>
        <w:t xml:space="preserve"> </w:t>
      </w:r>
      <w:r w:rsidR="006345EA" w:rsidRPr="006345EA">
        <w:t>trépassé</w:t>
      </w:r>
      <w:r>
        <w:t xml:space="preserve">, </w:t>
      </w:r>
      <w:r w:rsidR="006345EA" w:rsidRPr="006345EA">
        <w:t>à l</w:t>
      </w:r>
      <w:r>
        <w:t>’</w:t>
      </w:r>
      <w:r w:rsidR="006345EA" w:rsidRPr="006345EA">
        <w:t>heure qu</w:t>
      </w:r>
      <w:r>
        <w:t>’</w:t>
      </w:r>
      <w:r w:rsidR="006345EA" w:rsidRPr="006345EA">
        <w:t>il est</w:t>
      </w:r>
      <w:r>
        <w:t>…</w:t>
      </w:r>
    </w:p>
    <w:p w14:paraId="26820289" w14:textId="77777777" w:rsidR="00573A59" w:rsidRDefault="00573A59" w:rsidP="006345EA">
      <w:r>
        <w:t>— </w:t>
      </w:r>
      <w:r w:rsidR="006345EA" w:rsidRPr="006345EA">
        <w:t>Alors</w:t>
      </w:r>
      <w:r>
        <w:t xml:space="preserve">, </w:t>
      </w:r>
      <w:r w:rsidR="006345EA" w:rsidRPr="006345EA">
        <w:t>attends</w:t>
      </w:r>
      <w:r>
        <w:t xml:space="preserve">… </w:t>
      </w:r>
      <w:r w:rsidR="006345EA" w:rsidRPr="006345EA">
        <w:t>J</w:t>
      </w:r>
      <w:r>
        <w:t>’</w:t>
      </w:r>
      <w:r w:rsidR="006345EA" w:rsidRPr="006345EA">
        <w:t>y vais moi-même</w:t>
      </w:r>
      <w:r>
        <w:t xml:space="preserve">… </w:t>
      </w:r>
      <w:r w:rsidR="006345EA" w:rsidRPr="006345EA">
        <w:t>Les médecins n</w:t>
      </w:r>
      <w:r>
        <w:t>’</w:t>
      </w:r>
      <w:r w:rsidR="006345EA" w:rsidRPr="006345EA">
        <w:t>en peuvent plus</w:t>
      </w:r>
      <w:r>
        <w:t> !…</w:t>
      </w:r>
    </w:p>
    <w:p w14:paraId="64A7F9E4" w14:textId="77777777" w:rsidR="00573A59" w:rsidRDefault="006345EA" w:rsidP="006345EA">
      <w:r w:rsidRPr="006345EA">
        <w:t>Le capitaine Garnet se levait aussi</w:t>
      </w:r>
      <w:r w:rsidR="000C47A0">
        <w:t> :</w:t>
      </w:r>
    </w:p>
    <w:p w14:paraId="1B2A7B8B" w14:textId="77777777" w:rsidR="00573A59" w:rsidRDefault="00573A59" w:rsidP="006345EA">
      <w:r>
        <w:t>— </w:t>
      </w:r>
      <w:r w:rsidR="006345EA" w:rsidRPr="006345EA">
        <w:t>Je vous accompagne jusque-là</w:t>
      </w:r>
      <w:r>
        <w:t>.</w:t>
      </w:r>
    </w:p>
    <w:p w14:paraId="47D2438F" w14:textId="77777777" w:rsidR="00573A59" w:rsidRDefault="006345EA" w:rsidP="006345EA">
      <w:r w:rsidRPr="006345EA">
        <w:t>Ils traversèrent le jardin nu</w:t>
      </w:r>
      <w:r w:rsidR="00573A59">
        <w:t xml:space="preserve">, </w:t>
      </w:r>
      <w:r w:rsidRPr="006345EA">
        <w:t>que la lune blanchissait comme un suaire</w:t>
      </w:r>
      <w:r w:rsidR="00573A59">
        <w:t xml:space="preserve">. </w:t>
      </w:r>
      <w:r w:rsidRPr="006345EA">
        <w:t>Au moment où</w:t>
      </w:r>
      <w:r w:rsidR="00573A59">
        <w:t xml:space="preserve"> </w:t>
      </w:r>
      <w:r w:rsidRPr="006345EA">
        <w:t>il pénétrait dans la salle</w:t>
      </w:r>
      <w:r w:rsidR="00573A59">
        <w:t xml:space="preserve">, </w:t>
      </w:r>
      <w:r w:rsidRPr="006345EA">
        <w:t>l</w:t>
      </w:r>
      <w:r w:rsidR="00573A59">
        <w:t>’</w:t>
      </w:r>
      <w:r w:rsidRPr="006345EA">
        <w:t>officier aperçut un</w:t>
      </w:r>
      <w:r w:rsidR="00573A59">
        <w:t xml:space="preserve"> </w:t>
      </w:r>
      <w:r w:rsidRPr="006345EA">
        <w:t>des deux soldats allemands qui regagnait son lit</w:t>
      </w:r>
      <w:r w:rsidR="00573A59">
        <w:t>.</w:t>
      </w:r>
    </w:p>
    <w:p w14:paraId="6876AA66" w14:textId="77777777" w:rsidR="00573A59" w:rsidRDefault="00573A59" w:rsidP="006345EA">
      <w:r>
        <w:t>— </w:t>
      </w:r>
      <w:r w:rsidR="006345EA" w:rsidRPr="006345EA">
        <w:t>Qu</w:t>
      </w:r>
      <w:r>
        <w:t>’</w:t>
      </w:r>
      <w:r w:rsidR="006345EA" w:rsidRPr="006345EA">
        <w:t>est-ce que vous faites là</w:t>
      </w:r>
      <w:r>
        <w:t xml:space="preserve"> ? </w:t>
      </w:r>
      <w:r w:rsidR="006345EA" w:rsidRPr="006345EA">
        <w:t>demanda-t-il d</w:t>
      </w:r>
      <w:r>
        <w:t>’</w:t>
      </w:r>
      <w:r w:rsidR="006345EA" w:rsidRPr="006345EA">
        <w:t>un ton sec</w:t>
      </w:r>
      <w:r>
        <w:t>.</w:t>
      </w:r>
    </w:p>
    <w:p w14:paraId="2B740903" w14:textId="77777777" w:rsidR="00573A59" w:rsidRDefault="006345EA" w:rsidP="006345EA">
      <w:r w:rsidRPr="006345EA">
        <w:t>L</w:t>
      </w:r>
      <w:r w:rsidR="00573A59">
        <w:t>’</w:t>
      </w:r>
      <w:r w:rsidRPr="006345EA">
        <w:t>autre répondit dans un français durci par l</w:t>
      </w:r>
      <w:r w:rsidR="00573A59">
        <w:t>’</w:t>
      </w:r>
      <w:r w:rsidRPr="006345EA">
        <w:t>accent teuton</w:t>
      </w:r>
      <w:r w:rsidR="00573A59">
        <w:t> :</w:t>
      </w:r>
    </w:p>
    <w:p w14:paraId="1D8A7888" w14:textId="77777777" w:rsidR="00573A59" w:rsidRDefault="00573A59" w:rsidP="00090740">
      <w:r>
        <w:t>— </w:t>
      </w:r>
      <w:r w:rsidR="006345EA" w:rsidRPr="006345EA">
        <w:t>Mon capitaine</w:t>
      </w:r>
      <w:r>
        <w:t xml:space="preserve">, </w:t>
      </w:r>
      <w:r w:rsidR="006345EA" w:rsidRPr="006345EA">
        <w:t>nous ne pouvons pas</w:t>
      </w:r>
      <w:r>
        <w:t xml:space="preserve"> </w:t>
      </w:r>
      <w:r w:rsidR="006345EA" w:rsidRPr="006345EA">
        <w:t>dormir</w:t>
      </w:r>
      <w:r>
        <w:t xml:space="preserve">. </w:t>
      </w:r>
      <w:r w:rsidR="006345EA" w:rsidRPr="006345EA">
        <w:t>On ne devrait pas laisser des malades</w:t>
      </w:r>
      <w:r>
        <w:t xml:space="preserve"> </w:t>
      </w:r>
      <w:r w:rsidR="006345EA" w:rsidRPr="006345EA">
        <w:t>avec un cadavre</w:t>
      </w:r>
      <w:r>
        <w:t> !…</w:t>
      </w:r>
    </w:p>
    <w:p w14:paraId="643EB4F9" w14:textId="77777777" w:rsidR="00573A59" w:rsidRDefault="00573A59" w:rsidP="006345EA">
      <w:r>
        <w:t>— </w:t>
      </w:r>
      <w:r w:rsidR="006345EA" w:rsidRPr="006345EA">
        <w:t>Ah</w:t>
      </w:r>
      <w:r>
        <w:t xml:space="preserve"> ! </w:t>
      </w:r>
      <w:r w:rsidR="006345EA" w:rsidRPr="006345EA">
        <w:t>I</w:t>
      </w:r>
      <w:r w:rsidR="00CC4664">
        <w:t>l</w:t>
      </w:r>
      <w:r w:rsidR="006345EA" w:rsidRPr="006345EA">
        <w:t xml:space="preserve"> est mort</w:t>
      </w:r>
      <w:r>
        <w:t> </w:t>
      </w:r>
      <w:r w:rsidRPr="008B1F88">
        <w:t>?</w:t>
      </w:r>
      <w:r w:rsidR="00CC4664" w:rsidRPr="008B1F88">
        <w:t>...</w:t>
      </w:r>
      <w:r w:rsidR="00C907B0" w:rsidRPr="008B1F88">
        <w:t xml:space="preserve"> </w:t>
      </w:r>
      <w:r w:rsidR="00CC4664" w:rsidRPr="008B1F88">
        <w:t>c</w:t>
      </w:r>
      <w:r w:rsidR="00CC4664">
        <w:t>o</w:t>
      </w:r>
      <w:r w:rsidR="006345EA" w:rsidRPr="006345EA">
        <w:t>mment le s</w:t>
      </w:r>
      <w:r w:rsidR="00CC4664">
        <w:t>a</w:t>
      </w:r>
      <w:r w:rsidR="006345EA" w:rsidRPr="006345EA">
        <w:t>v</w:t>
      </w:r>
      <w:r w:rsidR="00CC4664">
        <w:t>e</w:t>
      </w:r>
      <w:r w:rsidR="006345EA" w:rsidRPr="006345EA">
        <w:t>z-vous</w:t>
      </w:r>
      <w:r>
        <w:t> ?</w:t>
      </w:r>
    </w:p>
    <w:p w14:paraId="54B19DCE" w14:textId="77777777" w:rsidR="00573A59" w:rsidRDefault="006345EA" w:rsidP="006345EA">
      <w:r w:rsidRPr="006345EA">
        <w:t>Le légionnaire resta un instant sans répondre</w:t>
      </w:r>
      <w:r w:rsidR="00573A59">
        <w:t xml:space="preserve">. </w:t>
      </w:r>
      <w:r w:rsidRPr="006345EA">
        <w:t>Évidemment</w:t>
      </w:r>
      <w:r w:rsidR="00573A59">
        <w:t xml:space="preserve">, </w:t>
      </w:r>
      <w:r w:rsidRPr="006345EA">
        <w:t>la question l</w:t>
      </w:r>
      <w:r w:rsidR="00573A59">
        <w:t>’</w:t>
      </w:r>
      <w:r w:rsidRPr="006345EA">
        <w:t>avait pris de</w:t>
      </w:r>
      <w:r w:rsidR="00007968">
        <w:t xml:space="preserve"> </w:t>
      </w:r>
      <w:r w:rsidRPr="006345EA">
        <w:t>court</w:t>
      </w:r>
      <w:r w:rsidR="00573A59">
        <w:t>.</w:t>
      </w:r>
    </w:p>
    <w:p w14:paraId="3CFFD083" w14:textId="77777777" w:rsidR="00573A59" w:rsidRDefault="00573A59" w:rsidP="006345EA">
      <w:r>
        <w:t>— </w:t>
      </w:r>
      <w:r w:rsidR="006345EA" w:rsidRPr="006345EA">
        <w:t>Oh</w:t>
      </w:r>
      <w:r>
        <w:t xml:space="preserve"> ! </w:t>
      </w:r>
      <w:r w:rsidR="006345EA" w:rsidRPr="006345EA">
        <w:t>ça se devine</w:t>
      </w:r>
      <w:r>
        <w:t xml:space="preserve">, </w:t>
      </w:r>
      <w:r w:rsidR="006345EA" w:rsidRPr="006345EA">
        <w:t>fit-il enfin en se recouchant</w:t>
      </w:r>
      <w:r>
        <w:t>.</w:t>
      </w:r>
    </w:p>
    <w:p w14:paraId="3CEF01EA" w14:textId="77777777" w:rsidR="00573A59" w:rsidRDefault="006345EA" w:rsidP="006345EA">
      <w:r w:rsidRPr="006345EA">
        <w:t>Simple</w:t>
      </w:r>
      <w:r w:rsidR="00573A59">
        <w:t xml:space="preserve"> </w:t>
      </w:r>
      <w:r w:rsidRPr="006345EA">
        <w:t>témoin</w:t>
      </w:r>
      <w:r w:rsidR="00573A59">
        <w:t xml:space="preserve">, </w:t>
      </w:r>
      <w:r w:rsidRPr="006345EA">
        <w:t>le capitaine Garnet n</w:t>
      </w:r>
      <w:r w:rsidR="00573A59">
        <w:t>’</w:t>
      </w:r>
      <w:r w:rsidRPr="006345EA">
        <w:t>avait pas regardé le soldat</w:t>
      </w:r>
      <w:r w:rsidR="00573A59">
        <w:t xml:space="preserve">. </w:t>
      </w:r>
      <w:r w:rsidRPr="006345EA">
        <w:t>Il s</w:t>
      </w:r>
      <w:r w:rsidR="00573A59">
        <w:t>’</w:t>
      </w:r>
      <w:r w:rsidRPr="006345EA">
        <w:t>approchait du blessé</w:t>
      </w:r>
      <w:r w:rsidR="00573A59">
        <w:t xml:space="preserve"> </w:t>
      </w:r>
      <w:r w:rsidRPr="006345EA">
        <w:t>allemand</w:t>
      </w:r>
      <w:r w:rsidR="00573A59">
        <w:t xml:space="preserve">, </w:t>
      </w:r>
      <w:r w:rsidRPr="006345EA">
        <w:t>se penchait sur lui</w:t>
      </w:r>
      <w:r w:rsidR="00573A59">
        <w:t>.</w:t>
      </w:r>
    </w:p>
    <w:p w14:paraId="38293D0F" w14:textId="77777777" w:rsidR="00573A59" w:rsidRDefault="00573A59" w:rsidP="006345EA">
      <w:r>
        <w:t>— </w:t>
      </w:r>
      <w:r w:rsidR="006345EA" w:rsidRPr="006345EA">
        <w:t>Vous avez raison</w:t>
      </w:r>
      <w:r>
        <w:t xml:space="preserve">, </w:t>
      </w:r>
      <w:r w:rsidR="006345EA" w:rsidRPr="006345EA">
        <w:t>dit-il</w:t>
      </w:r>
      <w:r>
        <w:t xml:space="preserve">. </w:t>
      </w:r>
      <w:r w:rsidR="006345EA" w:rsidRPr="006345EA">
        <w:t>I</w:t>
      </w:r>
      <w:r w:rsidR="00070806">
        <w:t>l</w:t>
      </w:r>
      <w:r w:rsidR="006345EA" w:rsidRPr="006345EA">
        <w:t xml:space="preserve"> est inutile de déranger un docteur</w:t>
      </w:r>
      <w:r>
        <w:t>.</w:t>
      </w:r>
    </w:p>
    <w:p w14:paraId="21183421" w14:textId="77777777" w:rsidR="00573A59" w:rsidRDefault="006345EA" w:rsidP="006345EA">
      <w:r w:rsidRPr="006345EA">
        <w:lastRenderedPageBreak/>
        <w:t>L</w:t>
      </w:r>
      <w:r w:rsidR="00573A59">
        <w:t>’</w:t>
      </w:r>
      <w:r w:rsidRPr="006345EA">
        <w:t>officier d</w:t>
      </w:r>
      <w:r w:rsidR="00573A59">
        <w:t>’</w:t>
      </w:r>
      <w:r w:rsidRPr="006345EA">
        <w:t>administration se tournait vers l</w:t>
      </w:r>
      <w:r w:rsidR="00573A59">
        <w:t>’</w:t>
      </w:r>
      <w:r w:rsidRPr="006345EA">
        <w:t>infirmier</w:t>
      </w:r>
      <w:r w:rsidR="00573A59">
        <w:t>.</w:t>
      </w:r>
    </w:p>
    <w:p w14:paraId="38949AFF" w14:textId="77777777" w:rsidR="00573A59" w:rsidRDefault="00573A59" w:rsidP="006345EA">
      <w:r>
        <w:t>— </w:t>
      </w:r>
      <w:r w:rsidR="006345EA" w:rsidRPr="006345EA">
        <w:t>On a fait l</w:t>
      </w:r>
      <w:r>
        <w:t>’</w:t>
      </w:r>
      <w:r w:rsidR="006345EA" w:rsidRPr="006345EA">
        <w:t>inventaire de ce que cet homme portait sur lui</w:t>
      </w:r>
      <w:r>
        <w:t> ?</w:t>
      </w:r>
    </w:p>
    <w:p w14:paraId="380B0DA4" w14:textId="77777777" w:rsidR="00573A59" w:rsidRDefault="00573A59" w:rsidP="00007968">
      <w:r>
        <w:t>— </w:t>
      </w:r>
      <w:r w:rsidR="006345EA" w:rsidRPr="006345EA">
        <w:t>Oui</w:t>
      </w:r>
      <w:r>
        <w:t xml:space="preserve">, </w:t>
      </w:r>
      <w:r w:rsidR="006345EA" w:rsidRPr="006345EA">
        <w:t>mon capitaine</w:t>
      </w:r>
      <w:r>
        <w:t xml:space="preserve">. </w:t>
      </w:r>
      <w:r w:rsidR="006345EA" w:rsidRPr="006345EA">
        <w:t>Mais il paraissait avoir quelque chose dans la poche droite de sa</w:t>
      </w:r>
      <w:r>
        <w:t xml:space="preserve"> </w:t>
      </w:r>
      <w:r w:rsidR="006345EA" w:rsidRPr="006345EA">
        <w:t>chemise</w:t>
      </w:r>
      <w:r>
        <w:t xml:space="preserve"> ; </w:t>
      </w:r>
      <w:r w:rsidR="006345EA" w:rsidRPr="006345EA">
        <w:t>il a résisté avec désespoir quand on a</w:t>
      </w:r>
      <w:r w:rsidR="00007968">
        <w:t xml:space="preserve"> </w:t>
      </w:r>
      <w:r w:rsidR="006345EA" w:rsidRPr="006345EA">
        <w:t>voulu la lui retirer</w:t>
      </w:r>
      <w:r>
        <w:t xml:space="preserve">… </w:t>
      </w:r>
      <w:r w:rsidR="006345EA" w:rsidRPr="006345EA">
        <w:t>Alors</w:t>
      </w:r>
      <w:r>
        <w:t xml:space="preserve">, </w:t>
      </w:r>
      <w:r w:rsidR="006345EA" w:rsidRPr="006345EA">
        <w:t>mon camarade et moi</w:t>
      </w:r>
      <w:r>
        <w:t xml:space="preserve">, </w:t>
      </w:r>
      <w:r w:rsidR="006345EA" w:rsidRPr="006345EA">
        <w:t>nous avons pensé qu</w:t>
      </w:r>
      <w:r>
        <w:t>’</w:t>
      </w:r>
      <w:r w:rsidR="006345EA" w:rsidRPr="006345EA">
        <w:t>il valait peut-être</w:t>
      </w:r>
      <w:r>
        <w:t xml:space="preserve"> </w:t>
      </w:r>
      <w:r w:rsidR="006345EA" w:rsidRPr="006345EA">
        <w:t>mieux attendre la visite du major</w:t>
      </w:r>
      <w:r>
        <w:t>.</w:t>
      </w:r>
    </w:p>
    <w:p w14:paraId="1B1720BA" w14:textId="77777777" w:rsidR="00573A59" w:rsidRDefault="00573A59" w:rsidP="00090740">
      <w:r>
        <w:t>— </w:t>
      </w:r>
      <w:r w:rsidR="006345EA" w:rsidRPr="006345EA">
        <w:t>Nous allons voir ce que c</w:t>
      </w:r>
      <w:r>
        <w:t>’</w:t>
      </w:r>
      <w:r w:rsidR="006345EA" w:rsidRPr="006345EA">
        <w:t>est</w:t>
      </w:r>
      <w:r>
        <w:t xml:space="preserve">. </w:t>
      </w:r>
      <w:r w:rsidR="006345EA" w:rsidRPr="006345EA">
        <w:t>Approche</w:t>
      </w:r>
      <w:r>
        <w:t xml:space="preserve"> </w:t>
      </w:r>
      <w:r w:rsidR="006345EA" w:rsidRPr="006345EA">
        <w:t>la lampe</w:t>
      </w:r>
      <w:r>
        <w:t>.</w:t>
      </w:r>
    </w:p>
    <w:p w14:paraId="614F325F" w14:textId="77777777" w:rsidR="00573A59" w:rsidRPr="008B1F88" w:rsidRDefault="006345EA" w:rsidP="006345EA">
      <w:r w:rsidRPr="006345EA">
        <w:t>Il ouvrit l</w:t>
      </w:r>
      <w:r w:rsidR="00573A59">
        <w:t>’</w:t>
      </w:r>
      <w:r w:rsidRPr="006345EA">
        <w:t>épingle qui fermait la poche</w:t>
      </w:r>
      <w:r w:rsidR="00573A59">
        <w:t xml:space="preserve">, </w:t>
      </w:r>
      <w:r w:rsidRPr="006345EA">
        <w:t>retira deux papiers</w:t>
      </w:r>
      <w:r w:rsidR="00573A59">
        <w:t>.</w:t>
      </w:r>
    </w:p>
    <w:p w14:paraId="364C4632" w14:textId="3A2DCA41" w:rsidR="00007968" w:rsidRPr="008B1F88" w:rsidRDefault="004461E1" w:rsidP="00007968">
      <w:pPr>
        <w:pStyle w:val="Image"/>
      </w:pPr>
      <w:r w:rsidRPr="008B1F88">
        <w:rPr>
          <w:noProof/>
        </w:rPr>
        <w:drawing>
          <wp:inline distT="0" distB="0" distL="0" distR="0" wp14:anchorId="5CB6E34E" wp14:editId="0C768736">
            <wp:extent cx="3888105" cy="3585845"/>
            <wp:effectExtent l="0" t="0" r="0" b="0"/>
            <wp:docPr id="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88105" cy="3585845"/>
                    </a:xfrm>
                    <a:prstGeom prst="rect">
                      <a:avLst/>
                    </a:prstGeom>
                    <a:noFill/>
                    <a:ln>
                      <a:noFill/>
                    </a:ln>
                  </pic:spPr>
                </pic:pic>
              </a:graphicData>
            </a:graphic>
          </wp:inline>
        </w:drawing>
      </w:r>
    </w:p>
    <w:p w14:paraId="272DC448" w14:textId="77777777" w:rsidR="00573A59" w:rsidRDefault="00573A59" w:rsidP="00090740">
      <w:r>
        <w:t>— </w:t>
      </w:r>
      <w:r w:rsidR="006345EA" w:rsidRPr="006345EA">
        <w:t>De l</w:t>
      </w:r>
      <w:r>
        <w:t>’</w:t>
      </w:r>
      <w:r w:rsidR="006345EA" w:rsidRPr="006345EA">
        <w:t>allemand</w:t>
      </w:r>
      <w:r>
        <w:t xml:space="preserve">, </w:t>
      </w:r>
      <w:r w:rsidR="006345EA" w:rsidRPr="006345EA">
        <w:t>dit-il</w:t>
      </w:r>
      <w:r w:rsidR="00070806">
        <w:t>…</w:t>
      </w:r>
      <w:r w:rsidR="006345EA" w:rsidRPr="006345EA">
        <w:t xml:space="preserve"> Et une carte du</w:t>
      </w:r>
      <w:r>
        <w:t xml:space="preserve"> </w:t>
      </w:r>
      <w:r w:rsidR="006345EA" w:rsidRPr="006345EA">
        <w:t>Riff</w:t>
      </w:r>
      <w:r>
        <w:t>…</w:t>
      </w:r>
    </w:p>
    <w:p w14:paraId="21CFC903" w14:textId="77777777" w:rsidR="00573A59" w:rsidRDefault="00573A59" w:rsidP="00090740">
      <w:r>
        <w:t>— </w:t>
      </w:r>
      <w:r w:rsidR="006345EA" w:rsidRPr="006345EA">
        <w:t>Il faudrait porter ça au général</w:t>
      </w:r>
      <w:r>
        <w:t xml:space="preserve">. </w:t>
      </w:r>
      <w:r w:rsidR="006345EA" w:rsidRPr="006345EA">
        <w:t>Les écrits</w:t>
      </w:r>
      <w:r>
        <w:t xml:space="preserve"> </w:t>
      </w:r>
      <w:r w:rsidR="006345EA" w:rsidRPr="006345EA">
        <w:t>que possèdent ces instructeurs peuvent être très</w:t>
      </w:r>
      <w:r>
        <w:t xml:space="preserve"> </w:t>
      </w:r>
      <w:r w:rsidR="006345EA" w:rsidRPr="006345EA">
        <w:t>utiles pour les opérations</w:t>
      </w:r>
      <w:r>
        <w:t>.</w:t>
      </w:r>
    </w:p>
    <w:p w14:paraId="3B5F3D2D" w14:textId="77777777" w:rsidR="006345EA" w:rsidRPr="006345EA" w:rsidRDefault="006345EA" w:rsidP="006345EA">
      <w:r w:rsidRPr="006345EA">
        <w:lastRenderedPageBreak/>
        <w:t>Le général Aubert</w:t>
      </w:r>
      <w:r w:rsidR="00573A59">
        <w:t xml:space="preserve">, </w:t>
      </w:r>
      <w:r w:rsidRPr="006345EA">
        <w:t>cité récemment à l</w:t>
      </w:r>
      <w:r w:rsidR="00573A59">
        <w:t>’</w:t>
      </w:r>
      <w:r w:rsidRPr="006345EA">
        <w:t>ordre du jour de l</w:t>
      </w:r>
      <w:r w:rsidR="00573A59">
        <w:t>’</w:t>
      </w:r>
      <w:r w:rsidRPr="006345EA">
        <w:t>armée du Maroc</w:t>
      </w:r>
      <w:r w:rsidR="00573A59">
        <w:t xml:space="preserve">, </w:t>
      </w:r>
      <w:r w:rsidRPr="006345EA">
        <w:t>est un rude soldat qui dort peu</w:t>
      </w:r>
      <w:r w:rsidR="00573A59">
        <w:t xml:space="preserve">, </w:t>
      </w:r>
      <w:r w:rsidRPr="006345EA">
        <w:t>travaille trop</w:t>
      </w:r>
      <w:r w:rsidR="00573A59">
        <w:t xml:space="preserve">, </w:t>
      </w:r>
      <w:r w:rsidRPr="006345EA">
        <w:t>part au danger</w:t>
      </w:r>
      <w:r w:rsidR="00573A59">
        <w:t xml:space="preserve"> </w:t>
      </w:r>
      <w:r w:rsidRPr="006345EA">
        <w:t>avec ses troupes</w:t>
      </w:r>
      <w:r w:rsidR="00573A59">
        <w:t xml:space="preserve">, </w:t>
      </w:r>
      <w:r w:rsidRPr="006345EA">
        <w:t>et qu</w:t>
      </w:r>
      <w:r w:rsidR="00573A59">
        <w:t>’</w:t>
      </w:r>
      <w:r w:rsidRPr="006345EA">
        <w:t>on peut réveiller à n</w:t>
      </w:r>
      <w:r w:rsidR="00573A59">
        <w:t>’</w:t>
      </w:r>
      <w:r w:rsidRPr="006345EA">
        <w:t>importe quelle heure de la nuit pour les affaires</w:t>
      </w:r>
      <w:r w:rsidR="00573A59">
        <w:t xml:space="preserve"> </w:t>
      </w:r>
      <w:r w:rsidRPr="006345EA">
        <w:t>de service</w:t>
      </w:r>
      <w:r w:rsidR="00573A59">
        <w:t xml:space="preserve">. </w:t>
      </w:r>
      <w:r w:rsidRPr="006345EA">
        <w:t>Le commandement de Taza est un</w:t>
      </w:r>
      <w:r w:rsidR="00573A59">
        <w:t xml:space="preserve"> </w:t>
      </w:r>
      <w:r w:rsidRPr="006345EA">
        <w:t>poste d</w:t>
      </w:r>
      <w:r w:rsidR="00573A59">
        <w:t>’</w:t>
      </w:r>
      <w:r w:rsidRPr="006345EA">
        <w:t>honneur</w:t>
      </w:r>
      <w:r w:rsidR="00573A59">
        <w:t xml:space="preserve">, </w:t>
      </w:r>
      <w:r w:rsidRPr="006345EA">
        <w:t>mais qui ne laisse aucun loisir</w:t>
      </w:r>
      <w:r w:rsidR="003801B2">
        <w:t>.</w:t>
      </w:r>
    </w:p>
    <w:p w14:paraId="4FBAACF5" w14:textId="77777777" w:rsidR="00573A59" w:rsidRDefault="006345EA" w:rsidP="006345EA">
      <w:r w:rsidRPr="006345EA">
        <w:t>Bien armés</w:t>
      </w:r>
      <w:r w:rsidR="00573A59">
        <w:t xml:space="preserve">, </w:t>
      </w:r>
      <w:r w:rsidRPr="006345EA">
        <w:t>le gestionnaire et le capitaine Ga</w:t>
      </w:r>
      <w:r w:rsidR="006B280B">
        <w:t>rn</w:t>
      </w:r>
      <w:r w:rsidRPr="006345EA">
        <w:t>et montèrent donc à la ville</w:t>
      </w:r>
      <w:r w:rsidR="00573A59">
        <w:t xml:space="preserve">, </w:t>
      </w:r>
      <w:r w:rsidRPr="006345EA">
        <w:t>se firent ouvrir</w:t>
      </w:r>
      <w:r w:rsidR="00573A59">
        <w:t xml:space="preserve"> </w:t>
      </w:r>
      <w:r w:rsidRPr="006345EA">
        <w:t>la porte</w:t>
      </w:r>
      <w:r w:rsidR="00573A59">
        <w:t xml:space="preserve">, </w:t>
      </w:r>
      <w:r w:rsidRPr="006345EA">
        <w:t>et n</w:t>
      </w:r>
      <w:r w:rsidR="00573A59">
        <w:t>’</w:t>
      </w:r>
      <w:r w:rsidRPr="006345EA">
        <w:t>attendirent pas plus d</w:t>
      </w:r>
      <w:r w:rsidR="00573A59">
        <w:t>’</w:t>
      </w:r>
      <w:r w:rsidRPr="006345EA">
        <w:t>un quart</w:t>
      </w:r>
      <w:r w:rsidR="00573A59">
        <w:t xml:space="preserve"> </w:t>
      </w:r>
      <w:r w:rsidRPr="006345EA">
        <w:t>d</w:t>
      </w:r>
      <w:r w:rsidR="00573A59">
        <w:t>’</w:t>
      </w:r>
      <w:r w:rsidRPr="006345EA">
        <w:t>heure chez le chef</w:t>
      </w:r>
      <w:r w:rsidR="00573A59">
        <w:t xml:space="preserve">. </w:t>
      </w:r>
      <w:r w:rsidRPr="006345EA">
        <w:t>Celui-ci ne se perdait</w:t>
      </w:r>
      <w:r w:rsidR="00573A59">
        <w:t xml:space="preserve"> </w:t>
      </w:r>
      <w:r w:rsidRPr="006345EA">
        <w:t>pas en formules inutiles</w:t>
      </w:r>
      <w:r w:rsidR="00573A59">
        <w:t xml:space="preserve">, </w:t>
      </w:r>
      <w:r w:rsidRPr="006345EA">
        <w:t>surtout lorsqu</w:t>
      </w:r>
      <w:r w:rsidR="00573A59">
        <w:t>’</w:t>
      </w:r>
      <w:r w:rsidRPr="006345EA">
        <w:t>il enlevait quelques minutes à ses courtes</w:t>
      </w:r>
      <w:r w:rsidR="00573A59">
        <w:t xml:space="preserve"> </w:t>
      </w:r>
      <w:r w:rsidRPr="006345EA">
        <w:t>heures de repos</w:t>
      </w:r>
      <w:r w:rsidR="00573A59">
        <w:t xml:space="preserve">. </w:t>
      </w:r>
      <w:r w:rsidRPr="006345EA">
        <w:t>Deux phrases de félicitations pour leur zèle</w:t>
      </w:r>
      <w:r w:rsidR="00573A59">
        <w:t xml:space="preserve">, </w:t>
      </w:r>
      <w:r w:rsidRPr="006345EA">
        <w:t>et la traduction</w:t>
      </w:r>
      <w:r w:rsidR="00573A59">
        <w:t xml:space="preserve"> </w:t>
      </w:r>
      <w:r w:rsidRPr="006345EA">
        <w:t>immédiate des papiers allemands</w:t>
      </w:r>
      <w:r w:rsidR="00573A59">
        <w:t>.</w:t>
      </w:r>
    </w:p>
    <w:p w14:paraId="478A0307" w14:textId="77777777" w:rsidR="00573A59" w:rsidRDefault="006345EA" w:rsidP="006345EA">
      <w:r w:rsidRPr="006345EA">
        <w:t>Contrairement à ce qu</w:t>
      </w:r>
      <w:r w:rsidR="00573A59">
        <w:t>’</w:t>
      </w:r>
      <w:r w:rsidRPr="006345EA">
        <w:t>ils avaient espéré</w:t>
      </w:r>
      <w:r w:rsidR="00573A59">
        <w:t xml:space="preserve">, </w:t>
      </w:r>
      <w:r w:rsidRPr="006345EA">
        <w:t>il ne s</w:t>
      </w:r>
      <w:r w:rsidR="00573A59">
        <w:t>’</w:t>
      </w:r>
      <w:r w:rsidRPr="006345EA">
        <w:t>agissait pas de choses relatives à l</w:t>
      </w:r>
      <w:r w:rsidR="00573A59">
        <w:t>’</w:t>
      </w:r>
      <w:r w:rsidRPr="006345EA">
        <w:t>armée d</w:t>
      </w:r>
      <w:r w:rsidR="00573A59">
        <w:t>’</w:t>
      </w:r>
      <w:r w:rsidRPr="006345EA">
        <w:t>Abd-</w:t>
      </w:r>
      <w:r w:rsidRPr="008B1F88">
        <w:t>el</w:t>
      </w:r>
      <w:r w:rsidRPr="006345EA">
        <w:t>-Malek</w:t>
      </w:r>
      <w:r w:rsidR="00573A59">
        <w:t xml:space="preserve">. </w:t>
      </w:r>
      <w:r w:rsidRPr="006345EA">
        <w:t>Ils se trouvaient devant la révélation d</w:t>
      </w:r>
      <w:r w:rsidR="00573A59">
        <w:t>’</w:t>
      </w:r>
      <w:r w:rsidRPr="006345EA">
        <w:t>un secret</w:t>
      </w:r>
      <w:r w:rsidR="00573A59">
        <w:t xml:space="preserve">. </w:t>
      </w:r>
      <w:r w:rsidRPr="006345EA">
        <w:t>Pourquoi son propriétaire l</w:t>
      </w:r>
      <w:r w:rsidR="00573A59">
        <w:t>’</w:t>
      </w:r>
      <w:r w:rsidRPr="006345EA">
        <w:t>avait-il consigné là</w:t>
      </w:r>
      <w:r w:rsidR="00573A59">
        <w:t xml:space="preserve"> ? </w:t>
      </w:r>
      <w:r w:rsidRPr="006345EA">
        <w:t>Se méfiait-il donc de sa mémoire</w:t>
      </w:r>
      <w:r w:rsidR="00573A59">
        <w:t> ?</w:t>
      </w:r>
    </w:p>
    <w:p w14:paraId="14A2FD16" w14:textId="77777777" w:rsidR="00573A59" w:rsidRDefault="006345EA" w:rsidP="006345EA">
      <w:r w:rsidRPr="006345EA">
        <w:t>Sans entrer dans les détails de la rédaction</w:t>
      </w:r>
      <w:r w:rsidR="00573A59">
        <w:t xml:space="preserve">, </w:t>
      </w:r>
      <w:r w:rsidRPr="006345EA">
        <w:t>où Dieu et</w:t>
      </w:r>
      <w:r w:rsidR="00573A59">
        <w:t xml:space="preserve"> </w:t>
      </w:r>
      <w:r w:rsidRPr="006345EA">
        <w:t>l</w:t>
      </w:r>
      <w:r w:rsidR="00573A59">
        <w:t>’</w:t>
      </w:r>
      <w:r w:rsidRPr="006345EA">
        <w:t>Empereur venaient se mêler</w:t>
      </w:r>
      <w:r w:rsidR="00573A59">
        <w:t xml:space="preserve"> </w:t>
      </w:r>
      <w:r w:rsidRPr="006345EA">
        <w:t>à une affaire qui ne les concernait certainement pas</w:t>
      </w:r>
      <w:r w:rsidR="00573A59">
        <w:t xml:space="preserve">, </w:t>
      </w:r>
      <w:r w:rsidRPr="006345EA">
        <w:t>voici quelle était la teneur</w:t>
      </w:r>
      <w:r w:rsidR="00573A59">
        <w:t xml:space="preserve"> </w:t>
      </w:r>
      <w:r w:rsidRPr="006345EA">
        <w:t>des documents</w:t>
      </w:r>
      <w:r w:rsidR="00573A59">
        <w:t>.</w:t>
      </w:r>
    </w:p>
    <w:p w14:paraId="4BD3EACA" w14:textId="77777777" w:rsidR="00573A59" w:rsidRDefault="006345EA" w:rsidP="006345EA">
      <w:r w:rsidRPr="006345EA">
        <w:t>L</w:t>
      </w:r>
      <w:r w:rsidR="00573A59">
        <w:t>’</w:t>
      </w:r>
      <w:r w:rsidRPr="006345EA">
        <w:t>officier allemand</w:t>
      </w:r>
      <w:r w:rsidR="00573A59">
        <w:t xml:space="preserve"> (</w:t>
      </w:r>
      <w:r w:rsidRPr="006345EA">
        <w:t>car il était officier</w:t>
      </w:r>
      <w:r w:rsidR="00573A59">
        <w:t xml:space="preserve">, </w:t>
      </w:r>
      <w:r w:rsidRPr="006345EA">
        <w:t>détaché en mission régulière</w:t>
      </w:r>
      <w:r w:rsidR="00573A59">
        <w:t xml:space="preserve">) </w:t>
      </w:r>
      <w:r w:rsidRPr="006345EA">
        <w:t>avait fait un</w:t>
      </w:r>
      <w:r w:rsidR="00573A59">
        <w:t xml:space="preserve"> </w:t>
      </w:r>
      <w:r w:rsidR="00CA7CFD">
        <w:t xml:space="preserve">premier séjour au Maroc avant 1914. Dans les montagnes du Riff, où les trop fameux frères Mannesmann espéraient trouver de véritables mines de Golconde, le hasard lui avait fait découvrir un gisement d’émeraudes. Il en rapportait pour une valeur qu’il estimait à plus de </w:t>
      </w:r>
      <w:r w:rsidR="00CA7CFD" w:rsidRPr="008B1F88">
        <w:t>2</w:t>
      </w:r>
      <w:r w:rsidR="00C907B0" w:rsidRPr="008B1F88">
        <w:t> </w:t>
      </w:r>
      <w:r w:rsidR="00CA7CFD">
        <w:t>millions, lorsque la guerre l’avait surpris.</w:t>
      </w:r>
      <w:r w:rsidR="00D22A4A">
        <w:t xml:space="preserve"> Obligé de rejoindre son corps à </w:t>
      </w:r>
      <w:r w:rsidR="00996FD6">
        <w:t xml:space="preserve">Trèves, il n’avait pas eu le temps de mettre son trésor en lieu sûr. Lorsqu’il était arrivé, son régiment franchisait la frontière luxembourgeoise ; il n’avait pas pu </w:t>
      </w:r>
      <w:r w:rsidR="00996FD6">
        <w:lastRenderedPageBreak/>
        <w:t>s’arrêter dans la vieille cité romaine, et, tout courant, avait rattrapé sa compagnie à Echternach, petite ville que la Sure sépare seule du territoire prussien. Cette compagnie resta en occupation durant quelques jours, attendant</w:t>
      </w:r>
      <w:r w:rsidR="00CA7CFD">
        <w:t xml:space="preserve"> </w:t>
      </w:r>
      <w:r w:rsidRPr="006345EA">
        <w:t>que fût libre la ligne de Longwy</w:t>
      </w:r>
      <w:r w:rsidR="00573A59">
        <w:t xml:space="preserve"> ; </w:t>
      </w:r>
      <w:r w:rsidRPr="006345EA">
        <w:t>pour ne pas</w:t>
      </w:r>
      <w:r w:rsidR="00573A59">
        <w:t xml:space="preserve"> </w:t>
      </w:r>
      <w:r w:rsidRPr="006345EA">
        <w:t>s</w:t>
      </w:r>
      <w:r w:rsidR="00573A59">
        <w:t>’</w:t>
      </w:r>
      <w:r w:rsidRPr="006345EA">
        <w:t>encombrer de son trésor dans</w:t>
      </w:r>
      <w:r w:rsidR="00664E75">
        <w:t xml:space="preserve"> </w:t>
      </w:r>
      <w:r w:rsidRPr="006345EA">
        <w:t>les risques</w:t>
      </w:r>
      <w:r w:rsidR="00573A59">
        <w:t xml:space="preserve"> </w:t>
      </w:r>
      <w:r w:rsidRPr="006345EA">
        <w:t>d</w:t>
      </w:r>
      <w:r w:rsidR="00573A59">
        <w:t>’</w:t>
      </w:r>
      <w:r w:rsidRPr="006345EA">
        <w:t>une campagne</w:t>
      </w:r>
      <w:r w:rsidR="00573A59">
        <w:t xml:space="preserve">, </w:t>
      </w:r>
      <w:r w:rsidRPr="006345EA">
        <w:t>il s</w:t>
      </w:r>
      <w:r w:rsidR="00573A59">
        <w:t>’</w:t>
      </w:r>
      <w:r w:rsidRPr="006345EA">
        <w:t>était décidé à le cacher</w:t>
      </w:r>
      <w:r w:rsidR="00573A59">
        <w:t xml:space="preserve"> </w:t>
      </w:r>
      <w:r w:rsidRPr="006345EA">
        <w:t>sur la terre luxembourgeoise</w:t>
      </w:r>
      <w:r w:rsidR="00573A59">
        <w:t xml:space="preserve">, </w:t>
      </w:r>
      <w:r w:rsidRPr="006345EA">
        <w:t>laquelle</w:t>
      </w:r>
      <w:r w:rsidR="00573A59">
        <w:t xml:space="preserve">, </w:t>
      </w:r>
      <w:r w:rsidRPr="006345EA">
        <w:t>tout</w:t>
      </w:r>
      <w:r w:rsidR="00573A59">
        <w:t xml:space="preserve"> </w:t>
      </w:r>
      <w:r w:rsidRPr="006345EA">
        <w:t>comme la Belgique</w:t>
      </w:r>
      <w:r w:rsidR="00573A59">
        <w:t xml:space="preserve">, </w:t>
      </w:r>
      <w:r w:rsidRPr="006345EA">
        <w:t xml:space="preserve">la </w:t>
      </w:r>
      <w:r w:rsidRPr="008B1F88">
        <w:t>Champagne</w:t>
      </w:r>
      <w:r w:rsidR="00573A59">
        <w:t xml:space="preserve">, </w:t>
      </w:r>
      <w:r w:rsidRPr="006345EA">
        <w:t>la Picardie</w:t>
      </w:r>
      <w:r w:rsidR="00573A59">
        <w:t xml:space="preserve"> </w:t>
      </w:r>
      <w:r w:rsidRPr="006345EA">
        <w:t>et l</w:t>
      </w:r>
      <w:r w:rsidRPr="008B1F88">
        <w:t>e Pas</w:t>
      </w:r>
      <w:r w:rsidRPr="006345EA">
        <w:t>-de-Calais</w:t>
      </w:r>
      <w:r w:rsidR="00573A59">
        <w:t xml:space="preserve">, </w:t>
      </w:r>
      <w:r w:rsidRPr="006345EA">
        <w:t>ne manquerait pas de</w:t>
      </w:r>
      <w:r w:rsidR="00573A59">
        <w:t xml:space="preserve"> </w:t>
      </w:r>
      <w:r w:rsidRPr="006345EA">
        <w:t>devenir terre allemande</w:t>
      </w:r>
      <w:r w:rsidR="00573A59">
        <w:t>.</w:t>
      </w:r>
    </w:p>
    <w:p w14:paraId="1BE33142" w14:textId="77777777" w:rsidR="00573A59" w:rsidRDefault="006345EA" w:rsidP="006345EA">
      <w:r w:rsidRPr="006345EA">
        <w:t>Les environs abondaient en cachettes favorables</w:t>
      </w:r>
      <w:r w:rsidR="00573A59">
        <w:t xml:space="preserve">. </w:t>
      </w:r>
      <w:r w:rsidRPr="006345EA">
        <w:t xml:space="preserve">Il en avait trouvé </w:t>
      </w:r>
      <w:r w:rsidRPr="008B1F88">
        <w:t>une</w:t>
      </w:r>
      <w:r w:rsidR="00573A59" w:rsidRPr="008B1F88">
        <w:t>,</w:t>
      </w:r>
      <w:r w:rsidR="00573A59">
        <w:t xml:space="preserve"> </w:t>
      </w:r>
      <w:r w:rsidRPr="006345EA">
        <w:t>tellement impossible à découvrir</w:t>
      </w:r>
      <w:r w:rsidR="00573A59">
        <w:t xml:space="preserve">, </w:t>
      </w:r>
      <w:r w:rsidRPr="006345EA">
        <w:t>qu</w:t>
      </w:r>
      <w:r w:rsidR="00573A59">
        <w:t>’</w:t>
      </w:r>
      <w:r w:rsidRPr="006345EA">
        <w:t>il avait craint lui-même de ne plus la retrouver</w:t>
      </w:r>
      <w:r w:rsidR="00573A59">
        <w:t xml:space="preserve"> ; </w:t>
      </w:r>
      <w:r w:rsidRPr="006345EA">
        <w:t>et pour se rappeler</w:t>
      </w:r>
      <w:r w:rsidR="00573A59">
        <w:t xml:space="preserve"> </w:t>
      </w:r>
      <w:r w:rsidRPr="006345EA">
        <w:t>l</w:t>
      </w:r>
      <w:r w:rsidR="00573A59">
        <w:t>’</w:t>
      </w:r>
      <w:r w:rsidRPr="006345EA">
        <w:t>endroit exact</w:t>
      </w:r>
      <w:r w:rsidR="00573A59">
        <w:t xml:space="preserve">, </w:t>
      </w:r>
      <w:r w:rsidRPr="006345EA">
        <w:t>il avait usé</w:t>
      </w:r>
      <w:r w:rsidR="00573A59">
        <w:t xml:space="preserve"> </w:t>
      </w:r>
      <w:r w:rsidRPr="006345EA">
        <w:t>d</w:t>
      </w:r>
      <w:r w:rsidR="00573A59">
        <w:t>’</w:t>
      </w:r>
      <w:r w:rsidRPr="006345EA">
        <w:t>un stratagème</w:t>
      </w:r>
      <w:r w:rsidR="00573A59">
        <w:t xml:space="preserve"> : </w:t>
      </w:r>
      <w:r w:rsidRPr="006345EA">
        <w:t>ayant remarqué que la façade de la petite</w:t>
      </w:r>
      <w:r w:rsidR="00573A59">
        <w:t xml:space="preserve"> </w:t>
      </w:r>
      <w:r w:rsidRPr="006345EA">
        <w:t>église Saint-Pierre et Saint-Paul</w:t>
      </w:r>
      <w:r w:rsidR="00573A59">
        <w:t xml:space="preserve">, </w:t>
      </w:r>
      <w:r w:rsidRPr="006345EA">
        <w:t>isolée sur une butte et à</w:t>
      </w:r>
      <w:r w:rsidR="00573A59">
        <w:t xml:space="preserve"> </w:t>
      </w:r>
      <w:r w:rsidRPr="006345EA">
        <w:t>l</w:t>
      </w:r>
      <w:r w:rsidR="00573A59">
        <w:t>’</w:t>
      </w:r>
      <w:r w:rsidRPr="006345EA">
        <w:t>abri des curieux</w:t>
      </w:r>
      <w:r w:rsidR="00573A59">
        <w:t xml:space="preserve">, </w:t>
      </w:r>
      <w:r w:rsidRPr="006345EA">
        <w:t>avait une</w:t>
      </w:r>
      <w:r w:rsidR="00573A59">
        <w:t xml:space="preserve"> </w:t>
      </w:r>
      <w:r w:rsidRPr="006345EA">
        <w:t>partie en grès assez friable et</w:t>
      </w:r>
      <w:r w:rsidR="00573A59">
        <w:t xml:space="preserve"> </w:t>
      </w:r>
      <w:r w:rsidRPr="006345EA">
        <w:t>mal cimenté</w:t>
      </w:r>
      <w:r w:rsidR="00573A59">
        <w:t xml:space="preserve">, </w:t>
      </w:r>
      <w:r w:rsidRPr="006345EA">
        <w:t>il en avait détaché</w:t>
      </w:r>
      <w:r w:rsidR="00573A59">
        <w:t xml:space="preserve"> </w:t>
      </w:r>
      <w:r w:rsidRPr="006345EA">
        <w:t>une pierre</w:t>
      </w:r>
      <w:r w:rsidR="00573A59">
        <w:t xml:space="preserve">, </w:t>
      </w:r>
      <w:r w:rsidRPr="006345EA">
        <w:t>et creusé au stylet</w:t>
      </w:r>
      <w:r w:rsidR="00573A59">
        <w:t xml:space="preserve"> </w:t>
      </w:r>
      <w:r w:rsidRPr="006345EA">
        <w:t>les indications cryptographiques concernant sa cachette</w:t>
      </w:r>
      <w:r w:rsidR="00573A59">
        <w:t xml:space="preserve"> ; </w:t>
      </w:r>
      <w:r w:rsidRPr="006345EA">
        <w:t>puis il avait replacée l</w:t>
      </w:r>
      <w:r w:rsidR="00573A59">
        <w:t>’</w:t>
      </w:r>
      <w:r w:rsidRPr="006345EA">
        <w:t>écriture</w:t>
      </w:r>
      <w:r w:rsidR="00573A59">
        <w:t xml:space="preserve"> </w:t>
      </w:r>
      <w:r w:rsidRPr="006345EA">
        <w:t>à l</w:t>
      </w:r>
      <w:r w:rsidR="00573A59">
        <w:t>’</w:t>
      </w:r>
      <w:r w:rsidRPr="006345EA">
        <w:t>intérieur</w:t>
      </w:r>
      <w:r w:rsidR="00573A59">
        <w:t>.</w:t>
      </w:r>
    </w:p>
    <w:p w14:paraId="75E57DB3" w14:textId="77777777" w:rsidR="00573A59" w:rsidRDefault="006345EA" w:rsidP="006345EA">
      <w:r w:rsidRPr="006345EA">
        <w:t>Un petit plan expliquait l</w:t>
      </w:r>
      <w:r w:rsidR="00573A59">
        <w:t>’</w:t>
      </w:r>
      <w:r w:rsidRPr="006345EA">
        <w:t>emplacement exact de cette</w:t>
      </w:r>
      <w:r w:rsidR="00573A59">
        <w:t xml:space="preserve"> </w:t>
      </w:r>
      <w:r w:rsidRPr="006345EA">
        <w:t>pierre</w:t>
      </w:r>
      <w:r w:rsidR="00573A59">
        <w:t xml:space="preserve"> : </w:t>
      </w:r>
      <w:r w:rsidR="00573A59" w:rsidRPr="008B1F88">
        <w:t>6</w:t>
      </w:r>
      <w:r w:rsidR="00573A59" w:rsidRPr="008B1F88">
        <w:rPr>
          <w:vertAlign w:val="superscript"/>
        </w:rPr>
        <w:t>e</w:t>
      </w:r>
      <w:r w:rsidRPr="006345EA">
        <w:t xml:space="preserve"> de la </w:t>
      </w:r>
      <w:r w:rsidR="00573A59" w:rsidRPr="008B1F88">
        <w:t>3</w:t>
      </w:r>
      <w:r w:rsidR="00573A59" w:rsidRPr="008B1F88">
        <w:rPr>
          <w:vertAlign w:val="superscript"/>
        </w:rPr>
        <w:t>e</w:t>
      </w:r>
      <w:r w:rsidR="00C907B0">
        <w:t> </w:t>
      </w:r>
      <w:r w:rsidRPr="006345EA">
        <w:t>rangée</w:t>
      </w:r>
      <w:r w:rsidR="00573A59">
        <w:t xml:space="preserve">, </w:t>
      </w:r>
      <w:r w:rsidRPr="006345EA">
        <w:t>en</w:t>
      </w:r>
      <w:r w:rsidR="00573A59">
        <w:t xml:space="preserve"> </w:t>
      </w:r>
      <w:r w:rsidRPr="006345EA">
        <w:t>partant de l</w:t>
      </w:r>
      <w:r w:rsidR="00573A59">
        <w:t>’</w:t>
      </w:r>
      <w:r w:rsidRPr="006345EA">
        <w:t>angle droit du</w:t>
      </w:r>
      <w:r w:rsidR="00573A59">
        <w:t xml:space="preserve"> </w:t>
      </w:r>
      <w:r w:rsidRPr="006345EA">
        <w:t>portail</w:t>
      </w:r>
      <w:r w:rsidR="00573A59">
        <w:t xml:space="preserve">. </w:t>
      </w:r>
      <w:r w:rsidRPr="006345EA">
        <w:t>Les officiers n</w:t>
      </w:r>
      <w:r w:rsidR="00573A59">
        <w:t>’</w:t>
      </w:r>
      <w:r w:rsidRPr="006345EA">
        <w:t>eurent pas une hésitation</w:t>
      </w:r>
      <w:r w:rsidR="00573A59">
        <w:t xml:space="preserve"> : </w:t>
      </w:r>
      <w:r w:rsidRPr="006345EA">
        <w:t>cette fortune appartenait à la France</w:t>
      </w:r>
      <w:r w:rsidR="00573A59">
        <w:t>.</w:t>
      </w:r>
    </w:p>
    <w:p w14:paraId="00143C3C" w14:textId="77777777" w:rsidR="00573A59" w:rsidRDefault="00573A59" w:rsidP="006345EA">
      <w:r>
        <w:t>— </w:t>
      </w:r>
      <w:r w:rsidR="006345EA" w:rsidRPr="006345EA">
        <w:t>Revenez à l</w:t>
      </w:r>
      <w:r>
        <w:t>’</w:t>
      </w:r>
      <w:r w:rsidR="006345EA" w:rsidRPr="006345EA">
        <w:t>heure de mon rapport</w:t>
      </w:r>
      <w:r>
        <w:t xml:space="preserve">, </w:t>
      </w:r>
      <w:r w:rsidR="006345EA" w:rsidRPr="006345EA">
        <w:t>dit le général Aubert</w:t>
      </w:r>
      <w:r>
        <w:t>.</w:t>
      </w:r>
    </w:p>
    <w:p w14:paraId="2357752F" w14:textId="77777777" w:rsidR="00573A59" w:rsidRDefault="006345EA" w:rsidP="006345EA">
      <w:r w:rsidRPr="006345EA">
        <w:t>Il y fut décidé que le capitaine Edmond Carnet se rendrait à Echternach dès que ce serait possible</w:t>
      </w:r>
      <w:r w:rsidR="00573A59">
        <w:t xml:space="preserve">, </w:t>
      </w:r>
      <w:r w:rsidRPr="006345EA">
        <w:t>qu</w:t>
      </w:r>
      <w:r w:rsidR="00573A59">
        <w:t>’</w:t>
      </w:r>
      <w:r w:rsidRPr="006345EA">
        <w:t>il chercherait le trésor de pierres</w:t>
      </w:r>
      <w:r w:rsidR="00573A59">
        <w:t xml:space="preserve"> </w:t>
      </w:r>
      <w:r w:rsidRPr="006345EA">
        <w:t>précieuses et que celui-ci serait donné à l</w:t>
      </w:r>
      <w:r w:rsidR="00573A59">
        <w:t>’</w:t>
      </w:r>
      <w:r w:rsidRPr="006345EA">
        <w:t>Œuvre</w:t>
      </w:r>
      <w:r w:rsidR="00573A59">
        <w:t xml:space="preserve"> </w:t>
      </w:r>
      <w:r w:rsidRPr="006345EA">
        <w:t>des Orphelins de la Guerre</w:t>
      </w:r>
      <w:r w:rsidR="00573A59">
        <w:t>.</w:t>
      </w:r>
    </w:p>
    <w:p w14:paraId="6D374611" w14:textId="77777777" w:rsidR="00573A59" w:rsidRDefault="006345EA" w:rsidP="006345EA">
      <w:r w:rsidRPr="006345EA">
        <w:lastRenderedPageBreak/>
        <w:t>La carte du Riff</w:t>
      </w:r>
      <w:r w:rsidR="00573A59">
        <w:t xml:space="preserve">, </w:t>
      </w:r>
      <w:r w:rsidRPr="006345EA">
        <w:t>qui indiquait plus ou moins exactement l</w:t>
      </w:r>
      <w:r w:rsidR="00573A59">
        <w:t>’</w:t>
      </w:r>
      <w:r w:rsidRPr="006345EA">
        <w:t>endroit où l</w:t>
      </w:r>
      <w:r w:rsidR="00573A59">
        <w:t>’</w:t>
      </w:r>
      <w:r w:rsidRPr="006345EA">
        <w:t>Allemand avait</w:t>
      </w:r>
      <w:r w:rsidR="00573A59">
        <w:t xml:space="preserve"> </w:t>
      </w:r>
      <w:r w:rsidRPr="006345EA">
        <w:t>trouvé les émeraudes</w:t>
      </w:r>
      <w:r w:rsidR="00573A59">
        <w:t xml:space="preserve">, </w:t>
      </w:r>
      <w:r w:rsidRPr="006345EA">
        <w:t>fut enfermée dans les</w:t>
      </w:r>
      <w:r w:rsidR="00573A59">
        <w:t xml:space="preserve"> </w:t>
      </w:r>
      <w:r w:rsidRPr="006345EA">
        <w:t>archives pour être utilisée plus tard</w:t>
      </w:r>
      <w:r w:rsidR="00573A59">
        <w:t xml:space="preserve">, </w:t>
      </w:r>
      <w:r w:rsidRPr="006345EA">
        <w:t>si les événements envoyaient la France dans cette partie</w:t>
      </w:r>
      <w:r w:rsidR="00573A59">
        <w:t xml:space="preserve"> </w:t>
      </w:r>
      <w:r w:rsidRPr="006345EA">
        <w:t>de l</w:t>
      </w:r>
      <w:r w:rsidR="00573A59">
        <w:t>’</w:t>
      </w:r>
      <w:r w:rsidRPr="006345EA">
        <w:t>Empire chérifien</w:t>
      </w:r>
      <w:r w:rsidR="00573A59">
        <w:t>.</w:t>
      </w:r>
    </w:p>
    <w:p w14:paraId="7C87F847" w14:textId="77777777" w:rsidR="00573A59" w:rsidRPr="008B1F88" w:rsidRDefault="006345EA" w:rsidP="006345EA">
      <w:r w:rsidRPr="006345EA">
        <w:t>Cependant le gestionnaire n</w:t>
      </w:r>
      <w:r w:rsidR="00573A59">
        <w:t>’</w:t>
      </w:r>
      <w:r w:rsidRPr="006345EA">
        <w:t>avait pas eu tort</w:t>
      </w:r>
      <w:r w:rsidR="00573A59">
        <w:t xml:space="preserve">, </w:t>
      </w:r>
      <w:r w:rsidRPr="006345EA">
        <w:t>en entrant dans la salle où reposait le cadavre</w:t>
      </w:r>
      <w:r w:rsidR="00573A59">
        <w:t xml:space="preserve">, </w:t>
      </w:r>
      <w:r w:rsidRPr="006345EA">
        <w:t>de trouver bizarre la présence d</w:t>
      </w:r>
      <w:r w:rsidR="00573A59">
        <w:t>’</w:t>
      </w:r>
      <w:r w:rsidRPr="006345EA">
        <w:t>un des légionnaires assez loin de son lit</w:t>
      </w:r>
      <w:r w:rsidR="00573A59">
        <w:t>.</w:t>
      </w:r>
    </w:p>
    <w:p w14:paraId="074CB09C" w14:textId="23819FAA" w:rsidR="00007968" w:rsidRPr="008B1F88" w:rsidRDefault="004461E1" w:rsidP="00007968">
      <w:pPr>
        <w:pStyle w:val="Image"/>
      </w:pPr>
      <w:r w:rsidRPr="008B1F88">
        <w:rPr>
          <w:noProof/>
        </w:rPr>
        <w:drawing>
          <wp:inline distT="0" distB="0" distL="0" distR="0" wp14:anchorId="6F3AFF26" wp14:editId="1606F214">
            <wp:extent cx="4500245" cy="3175000"/>
            <wp:effectExtent l="0" t="0" r="0" b="0"/>
            <wp:docPr id="4"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00245" cy="3175000"/>
                    </a:xfrm>
                    <a:prstGeom prst="rect">
                      <a:avLst/>
                    </a:prstGeom>
                    <a:noFill/>
                    <a:ln>
                      <a:noFill/>
                    </a:ln>
                  </pic:spPr>
                </pic:pic>
              </a:graphicData>
            </a:graphic>
          </wp:inline>
        </w:drawing>
      </w:r>
    </w:p>
    <w:p w14:paraId="24200B0B" w14:textId="77777777" w:rsidR="00B514D5" w:rsidRDefault="00007968" w:rsidP="006345EA">
      <w:r>
        <w:t>À</w:t>
      </w:r>
      <w:r w:rsidR="006345EA" w:rsidRPr="006345EA">
        <w:t xml:space="preserve"> peine les deux officiers et l</w:t>
      </w:r>
      <w:r w:rsidR="00573A59">
        <w:t>’</w:t>
      </w:r>
      <w:r w:rsidR="006345EA" w:rsidRPr="006345EA">
        <w:t>infirmier furent-</w:t>
      </w:r>
      <w:r w:rsidR="00B514D5">
        <w:t>il</w:t>
      </w:r>
      <w:r w:rsidR="006345EA" w:rsidRPr="006345EA">
        <w:t>s sortis</w:t>
      </w:r>
      <w:r w:rsidR="00573A59">
        <w:t xml:space="preserve">, </w:t>
      </w:r>
      <w:r w:rsidR="006345EA" w:rsidRPr="006345EA">
        <w:t>que cet Allemand se répandit contre eux en un torrent d</w:t>
      </w:r>
      <w:r w:rsidR="00573A59">
        <w:t>’</w:t>
      </w:r>
      <w:r w:rsidR="006345EA" w:rsidRPr="006345EA">
        <w:t>injures</w:t>
      </w:r>
      <w:r w:rsidR="00573A59">
        <w:t xml:space="preserve">, </w:t>
      </w:r>
      <w:r w:rsidR="006345EA" w:rsidRPr="006345EA">
        <w:t>pour lesquelles</w:t>
      </w:r>
      <w:r w:rsidR="00573A59">
        <w:t xml:space="preserve"> </w:t>
      </w:r>
      <w:r w:rsidR="006345EA" w:rsidRPr="006345EA">
        <w:t>il employa d</w:t>
      </w:r>
      <w:r w:rsidR="00573A59">
        <w:t>’</w:t>
      </w:r>
      <w:r w:rsidR="006345EA" w:rsidRPr="006345EA">
        <w:t>ailleurs</w:t>
      </w:r>
      <w:r w:rsidR="00573A59">
        <w:t xml:space="preserve">, </w:t>
      </w:r>
      <w:r w:rsidR="006345EA" w:rsidRPr="006345EA">
        <w:t>avec la plus grande justice</w:t>
      </w:r>
      <w:r w:rsidR="00573A59">
        <w:t xml:space="preserve">, </w:t>
      </w:r>
      <w:r w:rsidR="006345EA" w:rsidRPr="006345EA">
        <w:t>le français</w:t>
      </w:r>
      <w:r w:rsidR="00573A59">
        <w:t xml:space="preserve">, </w:t>
      </w:r>
      <w:r w:rsidR="006345EA" w:rsidRPr="006345EA">
        <w:t>l</w:t>
      </w:r>
      <w:r w:rsidR="00573A59">
        <w:t>’</w:t>
      </w:r>
      <w:r w:rsidR="006345EA" w:rsidRPr="006345EA">
        <w:t>a</w:t>
      </w:r>
      <w:r w:rsidR="00B514D5">
        <w:t>llemand et l’arabe.</w:t>
      </w:r>
    </w:p>
    <w:p w14:paraId="7C546B93" w14:textId="77777777" w:rsidR="00B514D5" w:rsidRDefault="00B514D5" w:rsidP="006345EA">
      <w:r>
        <w:t>Son camarade le calmait :</w:t>
      </w:r>
    </w:p>
    <w:p w14:paraId="4DAFEAA6" w14:textId="77777777" w:rsidR="00B514D5" w:rsidRDefault="00B514D5" w:rsidP="006345EA">
      <w:r w:rsidRPr="008B1F88">
        <w:t>—</w:t>
      </w:r>
      <w:r w:rsidR="00C907B0" w:rsidRPr="008B1F88">
        <w:t> </w:t>
      </w:r>
      <w:r>
        <w:t>Prends garde ! Tu vas réveiller le type </w:t>
      </w:r>
      <w:r w:rsidRPr="008B1F88">
        <w:t>!</w:t>
      </w:r>
      <w:r w:rsidR="00C907B0" w:rsidRPr="008B1F88">
        <w:t>…</w:t>
      </w:r>
    </w:p>
    <w:p w14:paraId="70C9D312" w14:textId="77777777" w:rsidR="00573A59" w:rsidRDefault="00B514D5" w:rsidP="006345EA">
      <w:r w:rsidRPr="008B1F88">
        <w:t>—</w:t>
      </w:r>
      <w:r w:rsidR="00C907B0" w:rsidRPr="008B1F88">
        <w:t> </w:t>
      </w:r>
      <w:r>
        <w:t>Mais non</w:t>
      </w:r>
      <w:r w:rsidR="0063435F">
        <w:t> !</w:t>
      </w:r>
      <w:r>
        <w:t xml:space="preserve"> </w:t>
      </w:r>
      <w:r w:rsidR="0063435F">
        <w:t>I</w:t>
      </w:r>
      <w:r>
        <w:t xml:space="preserve">l dort comme </w:t>
      </w:r>
      <w:r w:rsidR="006345EA" w:rsidRPr="006345EA">
        <w:t>une brute</w:t>
      </w:r>
      <w:r w:rsidR="00573A59">
        <w:t xml:space="preserve">… </w:t>
      </w:r>
      <w:r w:rsidR="006345EA" w:rsidRPr="006345EA">
        <w:t>Je te l</w:t>
      </w:r>
      <w:r w:rsidR="00573A59">
        <w:t>’</w:t>
      </w:r>
      <w:r w:rsidR="006345EA" w:rsidRPr="006345EA">
        <w:t>avais bien dit</w:t>
      </w:r>
      <w:r w:rsidR="00573A59">
        <w:t xml:space="preserve">, </w:t>
      </w:r>
      <w:r w:rsidR="006345EA" w:rsidRPr="006345EA">
        <w:t xml:space="preserve">que le </w:t>
      </w:r>
      <w:r w:rsidR="006345EA" w:rsidRPr="008F1576">
        <w:rPr>
          <w:i/>
          <w:iCs/>
        </w:rPr>
        <w:t>Haupt</w:t>
      </w:r>
      <w:r w:rsidR="0063435F" w:rsidRPr="008F1576">
        <w:rPr>
          <w:i/>
          <w:iCs/>
        </w:rPr>
        <w:t>m</w:t>
      </w:r>
      <w:r w:rsidR="006345EA" w:rsidRPr="008F1576">
        <w:rPr>
          <w:i/>
          <w:iCs/>
        </w:rPr>
        <w:t>ann</w:t>
      </w:r>
      <w:r w:rsidR="006345EA" w:rsidRPr="006345EA">
        <w:t xml:space="preserve"> devait avoir sur lui quelque chose de</w:t>
      </w:r>
      <w:r w:rsidR="00573A59">
        <w:t xml:space="preserve"> </w:t>
      </w:r>
      <w:r w:rsidR="006345EA" w:rsidRPr="006345EA">
        <w:t>précieux</w:t>
      </w:r>
      <w:r w:rsidR="00573A59">
        <w:t xml:space="preserve"> ! </w:t>
      </w:r>
      <w:r w:rsidR="006345EA" w:rsidRPr="006345EA">
        <w:t>Rien que la façon dont il avait empêché qu</w:t>
      </w:r>
      <w:r w:rsidR="00573A59">
        <w:t>’</w:t>
      </w:r>
      <w:r w:rsidR="006345EA" w:rsidRPr="006345EA">
        <w:t>on enlevât sa chemise</w:t>
      </w:r>
      <w:r w:rsidR="00573A59">
        <w:t xml:space="preserve">… </w:t>
      </w:r>
      <w:r w:rsidR="006345EA" w:rsidRPr="006345EA">
        <w:t>Un coup d</w:t>
      </w:r>
      <w:r w:rsidR="00573A59">
        <w:t>’</w:t>
      </w:r>
      <w:r w:rsidR="006345EA" w:rsidRPr="006345EA">
        <w:t>œil</w:t>
      </w:r>
      <w:r w:rsidR="00573A59">
        <w:t xml:space="preserve"> </w:t>
      </w:r>
      <w:r w:rsidR="006345EA" w:rsidRPr="006345EA">
        <w:t>me suffit</w:t>
      </w:r>
      <w:r w:rsidR="00573A59">
        <w:t xml:space="preserve">, </w:t>
      </w:r>
      <w:r w:rsidR="006345EA" w:rsidRPr="006345EA">
        <w:t>à moi</w:t>
      </w:r>
      <w:r w:rsidR="00573A59">
        <w:t> !…</w:t>
      </w:r>
    </w:p>
    <w:p w14:paraId="09B3418B" w14:textId="77777777" w:rsidR="00573A59" w:rsidRDefault="006345EA" w:rsidP="006345EA">
      <w:r w:rsidRPr="006345EA">
        <w:lastRenderedPageBreak/>
        <w:t>Une nouvelle crise de fureur coupa cet accès de modestie</w:t>
      </w:r>
      <w:r w:rsidR="00573A59">
        <w:t>.</w:t>
      </w:r>
    </w:p>
    <w:p w14:paraId="3CE62978" w14:textId="77777777" w:rsidR="00573A59" w:rsidRDefault="00573A59" w:rsidP="006345EA">
      <w:r>
        <w:t>— </w:t>
      </w:r>
      <w:r w:rsidR="006345EA" w:rsidRPr="006345EA">
        <w:t>Deux millions</w:t>
      </w:r>
      <w:r>
        <w:t xml:space="preserve"> ! </w:t>
      </w:r>
      <w:r w:rsidR="006345EA" w:rsidRPr="006345EA">
        <w:t>rep</w:t>
      </w:r>
      <w:r w:rsidR="001E2A27">
        <w:t>rit</w:t>
      </w:r>
      <w:r w:rsidR="006345EA" w:rsidRPr="006345EA">
        <w:t>-il après sa bordée de blasphèmes et d</w:t>
      </w:r>
      <w:r>
        <w:t>’</w:t>
      </w:r>
      <w:r w:rsidR="006345EA" w:rsidRPr="006345EA">
        <w:t>invectives</w:t>
      </w:r>
      <w:r>
        <w:t xml:space="preserve">. </w:t>
      </w:r>
      <w:r w:rsidR="006345EA" w:rsidRPr="006345EA">
        <w:t>Deux millions</w:t>
      </w:r>
      <w:r>
        <w:t xml:space="preserve"> !… </w:t>
      </w:r>
      <w:r w:rsidR="006345EA" w:rsidRPr="006345EA">
        <w:t>Et il ne nous manque qu</w:t>
      </w:r>
      <w:r>
        <w:t>’</w:t>
      </w:r>
      <w:r w:rsidR="006345EA" w:rsidRPr="006345EA">
        <w:t>une chose</w:t>
      </w:r>
      <w:r>
        <w:t xml:space="preserve">, </w:t>
      </w:r>
      <w:r w:rsidR="006345EA" w:rsidRPr="006345EA">
        <w:t>l</w:t>
      </w:r>
      <w:r>
        <w:t>’</w:t>
      </w:r>
      <w:r w:rsidR="006345EA" w:rsidRPr="006345EA">
        <w:t>emplacement de cette pierre</w:t>
      </w:r>
      <w:r>
        <w:t xml:space="preserve">… </w:t>
      </w:r>
      <w:r w:rsidR="006345EA" w:rsidRPr="006345EA">
        <w:t>Une seconde de plus</w:t>
      </w:r>
      <w:r>
        <w:t xml:space="preserve">, </w:t>
      </w:r>
      <w:r w:rsidR="006345EA" w:rsidRPr="006345EA">
        <w:t>et je</w:t>
      </w:r>
      <w:r>
        <w:t xml:space="preserve"> </w:t>
      </w:r>
      <w:r w:rsidR="006345EA" w:rsidRPr="006345EA">
        <w:t>lisais le plan</w:t>
      </w:r>
      <w:r>
        <w:t xml:space="preserve"> !… </w:t>
      </w:r>
      <w:r w:rsidR="006345EA" w:rsidRPr="006345EA">
        <w:t>Nous tenions la fortune</w:t>
      </w:r>
      <w:r>
        <w:t> !</w:t>
      </w:r>
    </w:p>
    <w:p w14:paraId="64D1AE5E" w14:textId="77777777" w:rsidR="00573A59" w:rsidRDefault="00573A59" w:rsidP="006345EA">
      <w:r>
        <w:t>— </w:t>
      </w:r>
      <w:r w:rsidR="006345EA" w:rsidRPr="006345EA">
        <w:t>T</w:t>
      </w:r>
      <w:r>
        <w:t>’</w:t>
      </w:r>
      <w:r w:rsidR="006345EA" w:rsidRPr="006345EA">
        <w:t>en fais donc pas</w:t>
      </w:r>
      <w:r>
        <w:t xml:space="preserve">, </w:t>
      </w:r>
      <w:r w:rsidR="006345EA" w:rsidRPr="006345EA">
        <w:t>comme disent ces imbéciles de Français</w:t>
      </w:r>
      <w:r>
        <w:t xml:space="preserve">. </w:t>
      </w:r>
      <w:r w:rsidR="006345EA" w:rsidRPr="006345EA">
        <w:t>La guerre ne durera pas</w:t>
      </w:r>
      <w:r>
        <w:t xml:space="preserve"> </w:t>
      </w:r>
      <w:r w:rsidR="006345EA" w:rsidRPr="006345EA">
        <w:t>toujours</w:t>
      </w:r>
      <w:r>
        <w:t xml:space="preserve">, </w:t>
      </w:r>
      <w:r w:rsidR="006345EA" w:rsidRPr="006345EA">
        <w:t>et</w:t>
      </w:r>
      <w:r>
        <w:t xml:space="preserve">, </w:t>
      </w:r>
      <w:r w:rsidR="006345EA" w:rsidRPr="006345EA">
        <w:t>comme l</w:t>
      </w:r>
      <w:r>
        <w:t>’</w:t>
      </w:r>
      <w:r w:rsidR="006345EA" w:rsidRPr="006345EA">
        <w:t>Allemagne sera victorieuse</w:t>
      </w:r>
      <w:r>
        <w:t xml:space="preserve">, </w:t>
      </w:r>
      <w:r w:rsidR="006345EA" w:rsidRPr="006345EA">
        <w:t>ils ne pourront pas rentrer dans le</w:t>
      </w:r>
      <w:r>
        <w:t xml:space="preserve"> </w:t>
      </w:r>
      <w:r w:rsidR="006345EA" w:rsidRPr="006345EA">
        <w:t>Luxembourg</w:t>
      </w:r>
      <w:r>
        <w:t xml:space="preserve">. </w:t>
      </w:r>
      <w:r w:rsidR="006345EA" w:rsidRPr="006345EA">
        <w:t>Il sera toujours temps d</w:t>
      </w:r>
      <w:r>
        <w:t>’</w:t>
      </w:r>
      <w:r w:rsidR="006345EA" w:rsidRPr="006345EA">
        <w:t>aller</w:t>
      </w:r>
      <w:r>
        <w:t xml:space="preserve"> </w:t>
      </w:r>
      <w:r w:rsidR="006345EA" w:rsidRPr="006345EA">
        <w:t>chercher le magot</w:t>
      </w:r>
      <w:r>
        <w:t xml:space="preserve">. </w:t>
      </w:r>
      <w:r w:rsidR="006345EA" w:rsidRPr="006345EA">
        <w:t>L</w:t>
      </w:r>
      <w:r>
        <w:t>’</w:t>
      </w:r>
      <w:r w:rsidR="006345EA" w:rsidRPr="006345EA">
        <w:t>important</w:t>
      </w:r>
      <w:r>
        <w:t xml:space="preserve">, </w:t>
      </w:r>
      <w:r w:rsidR="006345EA" w:rsidRPr="006345EA">
        <w:t>c</w:t>
      </w:r>
      <w:r>
        <w:t>’</w:t>
      </w:r>
      <w:r w:rsidR="006345EA" w:rsidRPr="006345EA">
        <w:t>est de ne pas</w:t>
      </w:r>
      <w:r>
        <w:t xml:space="preserve"> </w:t>
      </w:r>
      <w:r w:rsidR="006345EA" w:rsidRPr="006345EA">
        <w:t>se faire tuer dans leur sale colonie</w:t>
      </w:r>
      <w:r>
        <w:t>…</w:t>
      </w:r>
    </w:p>
    <w:p w14:paraId="5B1B3AD1" w14:textId="77777777" w:rsidR="00573A59" w:rsidRDefault="00573A59" w:rsidP="006345EA">
      <w:r>
        <w:t>— </w:t>
      </w:r>
      <w:r w:rsidR="006345EA" w:rsidRPr="006345EA">
        <w:t>Tu as raison</w:t>
      </w:r>
      <w:r>
        <w:t>.</w:t>
      </w:r>
    </w:p>
    <w:p w14:paraId="3EAC48A1" w14:textId="77777777" w:rsidR="00573A59" w:rsidRDefault="006345EA" w:rsidP="006345EA">
      <w:r w:rsidRPr="006345EA">
        <w:t>Là-dessus</w:t>
      </w:r>
      <w:r w:rsidR="00573A59">
        <w:t xml:space="preserve">, </w:t>
      </w:r>
      <w:r w:rsidRPr="006345EA">
        <w:t>les deux loyaux serviteurs de la légion étrangère s</w:t>
      </w:r>
      <w:r w:rsidR="00573A59">
        <w:t>’</w:t>
      </w:r>
      <w:r w:rsidRPr="006345EA">
        <w:t>endormirent</w:t>
      </w:r>
      <w:r w:rsidR="00573A59">
        <w:t xml:space="preserve">, </w:t>
      </w:r>
      <w:r w:rsidRPr="006345EA">
        <w:t>pour rêver</w:t>
      </w:r>
      <w:r w:rsidR="00573A59">
        <w:t xml:space="preserve"> </w:t>
      </w:r>
      <w:r w:rsidRPr="006345EA">
        <w:t>qu</w:t>
      </w:r>
      <w:r w:rsidR="00573A59">
        <w:t>’</w:t>
      </w:r>
      <w:r w:rsidRPr="006345EA">
        <w:t>ils étaient riches et qu</w:t>
      </w:r>
      <w:r w:rsidR="00573A59">
        <w:t>’</w:t>
      </w:r>
      <w:r w:rsidRPr="006345EA">
        <w:t>ils venaient faire la</w:t>
      </w:r>
      <w:r w:rsidR="00573A59">
        <w:t xml:space="preserve"> </w:t>
      </w:r>
      <w:r w:rsidRPr="006345EA">
        <w:t>fête à Paris</w:t>
      </w:r>
      <w:r w:rsidR="00573A59">
        <w:t>.</w:t>
      </w:r>
    </w:p>
    <w:p w14:paraId="726B271F" w14:textId="77777777" w:rsidR="006345EA" w:rsidRPr="008B1F88" w:rsidRDefault="003E0FDB" w:rsidP="003E0FDB">
      <w:pPr>
        <w:pStyle w:val="Titre1"/>
      </w:pPr>
      <w:bookmarkStart w:id="1" w:name="bookmark6"/>
      <w:bookmarkStart w:id="2" w:name="bookmark7"/>
      <w:bookmarkStart w:id="3" w:name="_Toc197464167"/>
      <w:bookmarkEnd w:id="1"/>
      <w:bookmarkEnd w:id="2"/>
      <w:r w:rsidRPr="008B1F88">
        <w:lastRenderedPageBreak/>
        <w:t>II</w:t>
      </w:r>
      <w:bookmarkEnd w:id="3"/>
    </w:p>
    <w:p w14:paraId="13C8B9EA" w14:textId="77777777" w:rsidR="00573A59" w:rsidRDefault="00C021A9" w:rsidP="006345EA">
      <w:r>
        <w:t>C</w:t>
      </w:r>
      <w:r>
        <w:rPr>
          <w:rStyle w:val="Taille-1Caracteres"/>
        </w:rPr>
        <w:t>e</w:t>
      </w:r>
      <w:r>
        <w:t xml:space="preserve"> </w:t>
      </w:r>
      <w:r w:rsidR="006345EA" w:rsidRPr="006345EA">
        <w:t xml:space="preserve">ne fut </w:t>
      </w:r>
      <w:r w:rsidR="003E0FDB" w:rsidRPr="006345EA">
        <w:t>qu</w:t>
      </w:r>
      <w:r w:rsidR="003E0FDB">
        <w:t>’</w:t>
      </w:r>
      <w:r w:rsidR="003E0FDB" w:rsidRPr="006345EA">
        <w:t xml:space="preserve">un </w:t>
      </w:r>
      <w:r w:rsidR="003E0FDB" w:rsidRPr="008B1F88">
        <w:t>an</w:t>
      </w:r>
      <w:r w:rsidR="003E0FDB" w:rsidRPr="006345EA">
        <w:t xml:space="preserve"> et demi plus tard</w:t>
      </w:r>
      <w:r w:rsidR="003E0FDB">
        <w:t xml:space="preserve">, </w:t>
      </w:r>
      <w:r w:rsidR="003E0FDB" w:rsidRPr="006345EA">
        <w:t>au</w:t>
      </w:r>
      <w:r w:rsidR="006345EA" w:rsidRPr="006345EA">
        <w:t xml:space="preserve"> printemps 1919</w:t>
      </w:r>
      <w:r w:rsidR="00573A59">
        <w:t xml:space="preserve">, </w:t>
      </w:r>
      <w:r w:rsidR="006345EA" w:rsidRPr="006345EA">
        <w:t>qu</w:t>
      </w:r>
      <w:r w:rsidR="00573A59">
        <w:t>’</w:t>
      </w:r>
      <w:r w:rsidR="006345EA" w:rsidRPr="006345EA">
        <w:t>Edmond Garnet put</w:t>
      </w:r>
      <w:r w:rsidR="00573A59">
        <w:t xml:space="preserve"> </w:t>
      </w:r>
      <w:r w:rsidR="003E0FDB" w:rsidRPr="006345EA">
        <w:t xml:space="preserve">se </w:t>
      </w:r>
      <w:r w:rsidR="006345EA" w:rsidRPr="006345EA">
        <w:t>rendre dans le Grand-Duché</w:t>
      </w:r>
      <w:r w:rsidR="00573A59">
        <w:t xml:space="preserve">. </w:t>
      </w:r>
      <w:r w:rsidR="006345EA" w:rsidRPr="006345EA">
        <w:t>Il était accompagné par un jeune officier marocain</w:t>
      </w:r>
      <w:r w:rsidR="00573A59">
        <w:t xml:space="preserve">, </w:t>
      </w:r>
      <w:r w:rsidR="006345EA" w:rsidRPr="008B1F88">
        <w:t>Ali</w:t>
      </w:r>
      <w:r w:rsidR="006345EA" w:rsidRPr="006345EA">
        <w:t xml:space="preserve"> ben</w:t>
      </w:r>
      <w:r w:rsidR="00573A59">
        <w:t xml:space="preserve"> </w:t>
      </w:r>
      <w:r w:rsidR="006345EA" w:rsidRPr="006345EA">
        <w:t>Amara</w:t>
      </w:r>
      <w:r w:rsidR="00573A59">
        <w:t xml:space="preserve">, </w:t>
      </w:r>
      <w:r w:rsidR="006345EA" w:rsidRPr="006345EA">
        <w:t>fils d</w:t>
      </w:r>
      <w:r w:rsidR="00573A59">
        <w:t>’</w:t>
      </w:r>
      <w:r w:rsidR="006345EA" w:rsidRPr="006345EA">
        <w:t xml:space="preserve">un </w:t>
      </w:r>
      <w:r w:rsidR="003E0FDB" w:rsidRPr="006345EA">
        <w:t>caïd</w:t>
      </w:r>
      <w:r w:rsidR="006345EA" w:rsidRPr="006345EA">
        <w:t xml:space="preserve"> du Sud</w:t>
      </w:r>
      <w:r w:rsidR="00573A59">
        <w:t xml:space="preserve">, </w:t>
      </w:r>
      <w:r w:rsidR="006345EA" w:rsidRPr="006345EA">
        <w:t>sorti premier de</w:t>
      </w:r>
      <w:r w:rsidR="00573A59">
        <w:t xml:space="preserve"> </w:t>
      </w:r>
      <w:r w:rsidR="006345EA" w:rsidRPr="006345EA">
        <w:t>cette école militaire de Meknès</w:t>
      </w:r>
      <w:r w:rsidR="00573A59">
        <w:t xml:space="preserve">, </w:t>
      </w:r>
      <w:r w:rsidR="006345EA" w:rsidRPr="006345EA">
        <w:t>qu</w:t>
      </w:r>
      <w:r w:rsidR="00573A59">
        <w:t>’</w:t>
      </w:r>
      <w:r w:rsidR="006345EA" w:rsidRPr="006345EA">
        <w:t>avait fondée</w:t>
      </w:r>
      <w:r w:rsidR="00573A59">
        <w:t xml:space="preserve"> </w:t>
      </w:r>
      <w:r w:rsidR="006345EA" w:rsidRPr="006345EA">
        <w:t>le maréchal</w:t>
      </w:r>
      <w:r w:rsidR="00573A59">
        <w:t xml:space="preserve">, </w:t>
      </w:r>
      <w:r w:rsidR="006345EA" w:rsidRPr="006345EA">
        <w:t>et qui a pris communément le</w:t>
      </w:r>
      <w:r w:rsidR="00573A59">
        <w:t xml:space="preserve"> </w:t>
      </w:r>
      <w:r w:rsidR="006345EA" w:rsidRPr="006345EA">
        <w:t xml:space="preserve">nom de </w:t>
      </w:r>
      <w:r w:rsidR="006345EA" w:rsidRPr="008F1576">
        <w:rPr>
          <w:i/>
          <w:iCs/>
        </w:rPr>
        <w:t>Saint-Cyr marocain</w:t>
      </w:r>
      <w:r w:rsidR="00573A59" w:rsidRPr="008F1576">
        <w:t xml:space="preserve">. </w:t>
      </w:r>
      <w:r w:rsidR="006345EA" w:rsidRPr="006345EA">
        <w:t>Après avoir obtenu</w:t>
      </w:r>
      <w:r w:rsidR="00573A59">
        <w:t xml:space="preserve"> </w:t>
      </w:r>
      <w:r w:rsidR="006345EA" w:rsidRPr="006345EA">
        <w:t>ses brevets d</w:t>
      </w:r>
      <w:r w:rsidR="00573A59">
        <w:t>’</w:t>
      </w:r>
      <w:r w:rsidR="006345EA" w:rsidRPr="006345EA">
        <w:t>aviateur</w:t>
      </w:r>
      <w:r w:rsidR="00573A59">
        <w:t xml:space="preserve">, </w:t>
      </w:r>
      <w:r w:rsidR="006345EA" w:rsidRPr="008B1F88">
        <w:t>Ali</w:t>
      </w:r>
      <w:r w:rsidR="00573A59">
        <w:t xml:space="preserve">, </w:t>
      </w:r>
      <w:r w:rsidR="006345EA" w:rsidRPr="006345EA">
        <w:t xml:space="preserve">depuis un </w:t>
      </w:r>
      <w:r w:rsidR="006345EA" w:rsidRPr="008B1F88">
        <w:t>an</w:t>
      </w:r>
      <w:r w:rsidR="00573A59">
        <w:t xml:space="preserve">, </w:t>
      </w:r>
      <w:r w:rsidR="006345EA" w:rsidRPr="006345EA">
        <w:t>avait</w:t>
      </w:r>
      <w:r w:rsidR="00573A59">
        <w:t xml:space="preserve"> </w:t>
      </w:r>
      <w:r w:rsidR="006345EA" w:rsidRPr="006345EA">
        <w:t>brillé dans l</w:t>
      </w:r>
      <w:r w:rsidR="00573A59">
        <w:t>’</w:t>
      </w:r>
      <w:r w:rsidR="006345EA" w:rsidRPr="006345EA">
        <w:t>escadrille des Cigognes marocaines</w:t>
      </w:r>
      <w:r w:rsidR="00573A59">
        <w:t xml:space="preserve">, </w:t>
      </w:r>
      <w:r w:rsidR="006345EA" w:rsidRPr="006345EA">
        <w:t>que commandait le capitaine Garnet</w:t>
      </w:r>
      <w:r w:rsidR="00573A59">
        <w:t>.</w:t>
      </w:r>
    </w:p>
    <w:p w14:paraId="1690FDFB" w14:textId="77777777" w:rsidR="00573A59" w:rsidRDefault="006345EA" w:rsidP="003E0FDB">
      <w:r w:rsidRPr="006345EA">
        <w:t>Un voyage en France étant le rêve du jeune officier indigène</w:t>
      </w:r>
      <w:r w:rsidR="00573A59">
        <w:t xml:space="preserve">, </w:t>
      </w:r>
      <w:r w:rsidRPr="006345EA">
        <w:t>son chef l</w:t>
      </w:r>
      <w:r w:rsidR="00573A59">
        <w:t>’</w:t>
      </w:r>
      <w:r w:rsidRPr="006345EA">
        <w:t>avait emmené</w:t>
      </w:r>
      <w:r w:rsidR="00573A59">
        <w:t xml:space="preserve">, </w:t>
      </w:r>
      <w:r w:rsidRPr="006345EA">
        <w:t>lui</w:t>
      </w:r>
      <w:r w:rsidR="00573A59">
        <w:t xml:space="preserve"> </w:t>
      </w:r>
      <w:r w:rsidRPr="006345EA">
        <w:t>avait raconté l</w:t>
      </w:r>
      <w:r w:rsidR="00573A59">
        <w:t>’</w:t>
      </w:r>
      <w:r w:rsidRPr="006345EA">
        <w:t>histoire assez fabuleuse des</w:t>
      </w:r>
      <w:r w:rsidR="00573A59">
        <w:t xml:space="preserve"> </w:t>
      </w:r>
      <w:r w:rsidRPr="006345EA">
        <w:t>émeraudes cachées au fond des Ardennes</w:t>
      </w:r>
      <w:r w:rsidR="00573A59">
        <w:t xml:space="preserve"> </w:t>
      </w:r>
      <w:r w:rsidRPr="006345EA">
        <w:t>luxembourgeoises</w:t>
      </w:r>
      <w:r w:rsidR="00573A59">
        <w:t xml:space="preserve">, </w:t>
      </w:r>
      <w:r w:rsidRPr="006345EA">
        <w:t xml:space="preserve">et </w:t>
      </w:r>
      <w:r w:rsidRPr="008B1F88">
        <w:t>Ali</w:t>
      </w:r>
      <w:r w:rsidRPr="006345EA">
        <w:t xml:space="preserve"> lui avait proposé de</w:t>
      </w:r>
      <w:r w:rsidR="00573A59">
        <w:t xml:space="preserve"> </w:t>
      </w:r>
      <w:r w:rsidRPr="006345EA">
        <w:t>l</w:t>
      </w:r>
      <w:r w:rsidR="00573A59">
        <w:t>’</w:t>
      </w:r>
      <w:r w:rsidRPr="006345EA">
        <w:t>accompagner à Echte</w:t>
      </w:r>
      <w:r w:rsidR="00C14C6C">
        <w:t>rn</w:t>
      </w:r>
      <w:r w:rsidRPr="006345EA">
        <w:t>ach</w:t>
      </w:r>
      <w:r w:rsidR="00573A59">
        <w:t xml:space="preserve">. </w:t>
      </w:r>
      <w:r w:rsidRPr="006345EA">
        <w:t>Voilà donc comment le Français et l</w:t>
      </w:r>
      <w:r w:rsidR="00573A59">
        <w:t>’</w:t>
      </w:r>
      <w:r w:rsidRPr="006345EA">
        <w:t>Arabe débarquaient à</w:t>
      </w:r>
      <w:r w:rsidR="00573A59">
        <w:t xml:space="preserve"> </w:t>
      </w:r>
      <w:r w:rsidRPr="006345EA">
        <w:t>l</w:t>
      </w:r>
      <w:r w:rsidR="00573A59">
        <w:t>’</w:t>
      </w:r>
      <w:r w:rsidRPr="006345EA">
        <w:t>Hôtel de la</w:t>
      </w:r>
      <w:r w:rsidR="00573A59">
        <w:t xml:space="preserve"> </w:t>
      </w:r>
      <w:r w:rsidRPr="006345EA">
        <w:t>Sure</w:t>
      </w:r>
      <w:r w:rsidR="00573A59">
        <w:t xml:space="preserve">, </w:t>
      </w:r>
      <w:r w:rsidRPr="006345EA">
        <w:t>au milieu de la</w:t>
      </w:r>
      <w:r w:rsidR="00573A59">
        <w:t xml:space="preserve"> </w:t>
      </w:r>
      <w:r w:rsidRPr="006345EA">
        <w:t>petite</w:t>
      </w:r>
      <w:r w:rsidR="00573A59">
        <w:t xml:space="preserve"> </w:t>
      </w:r>
      <w:r w:rsidRPr="006345EA">
        <w:t>cité</w:t>
      </w:r>
      <w:r w:rsidR="003E0FDB">
        <w:t xml:space="preserve"> </w:t>
      </w:r>
      <w:r w:rsidRPr="006345EA">
        <w:t>vieillotte</w:t>
      </w:r>
      <w:r w:rsidR="00573A59">
        <w:t xml:space="preserve">, </w:t>
      </w:r>
      <w:r w:rsidRPr="006345EA">
        <w:t>dont les</w:t>
      </w:r>
      <w:r w:rsidR="00C14C6C">
        <w:t xml:space="preserve"> </w:t>
      </w:r>
      <w:r w:rsidRPr="006345EA">
        <w:t>noms</w:t>
      </w:r>
      <w:r w:rsidR="00573A59">
        <w:t xml:space="preserve"> </w:t>
      </w:r>
      <w:r w:rsidRPr="006345EA">
        <w:t>de rues sont</w:t>
      </w:r>
      <w:r w:rsidR="00573A59">
        <w:t xml:space="preserve"> </w:t>
      </w:r>
      <w:r w:rsidRPr="006345EA">
        <w:t>encore ceux</w:t>
      </w:r>
      <w:r w:rsidR="00573A59">
        <w:t xml:space="preserve"> </w:t>
      </w:r>
      <w:r w:rsidRPr="006345EA">
        <w:t xml:space="preserve">du </w:t>
      </w:r>
      <w:r w:rsidR="00573A59" w:rsidRPr="008F1576">
        <w:rPr>
          <w:rStyle w:val="Taille-1Caracteres"/>
        </w:rPr>
        <w:t>XII</w:t>
      </w:r>
      <w:r w:rsidR="00573A59" w:rsidRPr="006345EA">
        <w:rPr>
          <w:vertAlign w:val="superscript"/>
        </w:rPr>
        <w:t>e</w:t>
      </w:r>
      <w:r w:rsidR="00573A59">
        <w:t xml:space="preserve"> siècle </w:t>
      </w:r>
      <w:r w:rsidRPr="006345EA">
        <w:t>et qui vit</w:t>
      </w:r>
      <w:r w:rsidR="00573A59">
        <w:t xml:space="preserve"> </w:t>
      </w:r>
      <w:r w:rsidRPr="006345EA">
        <w:t>toujours féodale</w:t>
      </w:r>
      <w:r w:rsidR="00573A59">
        <w:t xml:space="preserve">, </w:t>
      </w:r>
      <w:r w:rsidRPr="006345EA">
        <w:t>à l</w:t>
      </w:r>
      <w:r w:rsidR="00573A59">
        <w:t>’</w:t>
      </w:r>
      <w:r w:rsidRPr="006345EA">
        <w:t xml:space="preserve">ombre des immenses </w:t>
      </w:r>
      <w:r w:rsidRPr="008B1F88">
        <w:t>bât</w:t>
      </w:r>
      <w:r w:rsidRPr="006345EA">
        <w:t>iments d</w:t>
      </w:r>
      <w:r w:rsidR="00573A59">
        <w:t>’</w:t>
      </w:r>
      <w:r w:rsidRPr="006345EA">
        <w:t>un monastère</w:t>
      </w:r>
      <w:r w:rsidR="00573A59">
        <w:t xml:space="preserve"> </w:t>
      </w:r>
      <w:r w:rsidRPr="006345EA">
        <w:t>désa</w:t>
      </w:r>
      <w:r w:rsidR="003E0FDB">
        <w:t>f</w:t>
      </w:r>
      <w:r w:rsidRPr="006345EA">
        <w:t>fecté</w:t>
      </w:r>
      <w:r w:rsidR="00573A59">
        <w:t>.</w:t>
      </w:r>
    </w:p>
    <w:p w14:paraId="536C53F5" w14:textId="77777777" w:rsidR="00573A59" w:rsidRPr="008B1F88" w:rsidRDefault="006345EA" w:rsidP="003E0FDB">
      <w:r w:rsidRPr="006345EA">
        <w:t>Echternach est un centre de</w:t>
      </w:r>
      <w:r w:rsidR="00573A59">
        <w:t xml:space="preserve"> </w:t>
      </w:r>
      <w:r w:rsidRPr="006345EA">
        <w:t>marchés importants</w:t>
      </w:r>
      <w:r w:rsidR="00573A59">
        <w:t xml:space="preserve"> ; </w:t>
      </w:r>
      <w:r w:rsidRPr="006345EA">
        <w:t>de plus</w:t>
      </w:r>
      <w:r w:rsidR="00573A59">
        <w:t xml:space="preserve">, </w:t>
      </w:r>
      <w:r w:rsidRPr="006345EA">
        <w:t>la</w:t>
      </w:r>
      <w:r w:rsidR="00573A59">
        <w:t xml:space="preserve"> </w:t>
      </w:r>
      <w:r w:rsidRPr="006345EA">
        <w:t>procession dansante</w:t>
      </w:r>
      <w:r w:rsidR="00573A59">
        <w:t xml:space="preserve">, </w:t>
      </w:r>
      <w:r w:rsidRPr="006345EA">
        <w:t>qui venait</w:t>
      </w:r>
      <w:r w:rsidR="00573A59">
        <w:t xml:space="preserve"> </w:t>
      </w:r>
      <w:r w:rsidRPr="006345EA">
        <w:t>d</w:t>
      </w:r>
      <w:r w:rsidR="00573A59">
        <w:t>’</w:t>
      </w:r>
      <w:r w:rsidRPr="006345EA">
        <w:t>avoir lieu</w:t>
      </w:r>
      <w:r w:rsidR="00573A59">
        <w:t xml:space="preserve">, </w:t>
      </w:r>
      <w:r w:rsidRPr="006345EA">
        <w:t>retenait pas mal de</w:t>
      </w:r>
      <w:r w:rsidR="00573A59">
        <w:t xml:space="preserve"> </w:t>
      </w:r>
      <w:r w:rsidRPr="006345EA">
        <w:t>voyageurs dans</w:t>
      </w:r>
      <w:r w:rsidR="00573A59">
        <w:t xml:space="preserve"> </w:t>
      </w:r>
      <w:r w:rsidRPr="006345EA">
        <w:t>les hôtels</w:t>
      </w:r>
      <w:r w:rsidR="00573A59">
        <w:t xml:space="preserve">. </w:t>
      </w:r>
      <w:r w:rsidRPr="006345EA">
        <w:t>C</w:t>
      </w:r>
      <w:r w:rsidR="00573A59">
        <w:t>’</w:t>
      </w:r>
      <w:r w:rsidRPr="006345EA">
        <w:t>étaient pour la plupart des gens arrivés de Luxembourg ou des paysans cossus</w:t>
      </w:r>
      <w:r w:rsidR="00573A59">
        <w:t xml:space="preserve">, </w:t>
      </w:r>
      <w:r w:rsidRPr="006345EA">
        <w:t>et quelques</w:t>
      </w:r>
      <w:r w:rsidR="00573A59">
        <w:t xml:space="preserve"> </w:t>
      </w:r>
      <w:r w:rsidRPr="006345EA">
        <w:t>Hollandais</w:t>
      </w:r>
      <w:r w:rsidR="00573A59">
        <w:t xml:space="preserve">. </w:t>
      </w:r>
      <w:r w:rsidRPr="006345EA">
        <w:t>Tout</w:t>
      </w:r>
      <w:r w:rsidR="003E0FDB">
        <w:t xml:space="preserve"> </w:t>
      </w:r>
      <w:r w:rsidRPr="006345EA">
        <w:t>ce</w:t>
      </w:r>
      <w:r w:rsidR="003E0FDB">
        <w:t xml:space="preserve"> </w:t>
      </w:r>
      <w:r w:rsidRPr="006345EA">
        <w:t>monde intéressait</w:t>
      </w:r>
      <w:r w:rsidR="003E0FDB">
        <w:t xml:space="preserve"> </w:t>
      </w:r>
      <w:r w:rsidR="003E0FDB" w:rsidRPr="006345EA">
        <w:t>médiocrement</w:t>
      </w:r>
      <w:r w:rsidR="003E0FDB">
        <w:t xml:space="preserve"> </w:t>
      </w:r>
      <w:r w:rsidRPr="006345EA">
        <w:t>le capitaine</w:t>
      </w:r>
      <w:r w:rsidR="00573A59">
        <w:t xml:space="preserve">, </w:t>
      </w:r>
      <w:r w:rsidRPr="006345EA">
        <w:t>dont le trésor d</w:t>
      </w:r>
      <w:r w:rsidR="00573A59">
        <w:t>’</w:t>
      </w:r>
      <w:r w:rsidRPr="006345EA">
        <w:t>émeraudes</w:t>
      </w:r>
      <w:r w:rsidR="00573A59">
        <w:t xml:space="preserve"> </w:t>
      </w:r>
      <w:r w:rsidRPr="006345EA">
        <w:t>était l</w:t>
      </w:r>
      <w:r w:rsidR="00573A59">
        <w:t>’</w:t>
      </w:r>
      <w:r w:rsidRPr="006345EA">
        <w:t>unique souci</w:t>
      </w:r>
      <w:r w:rsidR="00573A59">
        <w:t xml:space="preserve">. </w:t>
      </w:r>
      <w:r w:rsidRPr="006345EA">
        <w:t>Dès lors</w:t>
      </w:r>
      <w:r w:rsidR="00573A59">
        <w:t xml:space="preserve">, </w:t>
      </w:r>
      <w:r w:rsidRPr="006345EA">
        <w:t>pourquoi aurait-il fait attention à deux individus proprement</w:t>
      </w:r>
      <w:r w:rsidR="00573A59">
        <w:t xml:space="preserve"> </w:t>
      </w:r>
      <w:r w:rsidRPr="006345EA">
        <w:t>habillés</w:t>
      </w:r>
      <w:r w:rsidR="00573A59">
        <w:t xml:space="preserve">, </w:t>
      </w:r>
      <w:r w:rsidRPr="006345EA">
        <w:t>qui causaient avec un vieux prêtre</w:t>
      </w:r>
      <w:r w:rsidR="00573A59">
        <w:t xml:space="preserve">, </w:t>
      </w:r>
      <w:r w:rsidRPr="006345EA">
        <w:t>à</w:t>
      </w:r>
      <w:r w:rsidR="00573A59">
        <w:t xml:space="preserve"> </w:t>
      </w:r>
      <w:r w:rsidRPr="006345EA">
        <w:t>quelques tables de là</w:t>
      </w:r>
      <w:r w:rsidR="00573A59">
        <w:t> ?</w:t>
      </w:r>
    </w:p>
    <w:p w14:paraId="7DDDCCAB" w14:textId="477418E5" w:rsidR="003E0FDB" w:rsidRPr="008B1F88" w:rsidRDefault="004461E1" w:rsidP="003E0FDB">
      <w:pPr>
        <w:pStyle w:val="Image"/>
      </w:pPr>
      <w:r w:rsidRPr="008B1F88">
        <w:rPr>
          <w:noProof/>
        </w:rPr>
        <w:lastRenderedPageBreak/>
        <w:drawing>
          <wp:inline distT="0" distB="0" distL="0" distR="0" wp14:anchorId="455B5083" wp14:editId="5A3F3F81">
            <wp:extent cx="3959860" cy="3369310"/>
            <wp:effectExtent l="0" t="0" r="0" b="0"/>
            <wp:docPr id="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59860" cy="3369310"/>
                    </a:xfrm>
                    <a:prstGeom prst="rect">
                      <a:avLst/>
                    </a:prstGeom>
                    <a:noFill/>
                    <a:ln>
                      <a:noFill/>
                    </a:ln>
                  </pic:spPr>
                </pic:pic>
              </a:graphicData>
            </a:graphic>
          </wp:inline>
        </w:drawing>
      </w:r>
    </w:p>
    <w:p w14:paraId="4101C730" w14:textId="77777777" w:rsidR="00573A59" w:rsidRDefault="006345EA" w:rsidP="00E82A8E">
      <w:r w:rsidRPr="008B1F88">
        <w:t>Ali</w:t>
      </w:r>
      <w:r w:rsidRPr="006345EA">
        <w:t xml:space="preserve"> ben Amara</w:t>
      </w:r>
      <w:r w:rsidR="00573A59">
        <w:t xml:space="preserve">, </w:t>
      </w:r>
      <w:r w:rsidRPr="006345EA">
        <w:t>curieux de tout ce qu</w:t>
      </w:r>
      <w:r w:rsidR="00573A59">
        <w:t>’</w:t>
      </w:r>
      <w:r w:rsidRPr="006345EA">
        <w:t>il voyait depuis qu</w:t>
      </w:r>
      <w:r w:rsidR="00573A59">
        <w:t>’</w:t>
      </w:r>
      <w:r w:rsidRPr="006345EA">
        <w:t>il était en Europe</w:t>
      </w:r>
      <w:r w:rsidR="00573A59">
        <w:t xml:space="preserve">, </w:t>
      </w:r>
      <w:r w:rsidRPr="006345EA">
        <w:t>dévisageait</w:t>
      </w:r>
      <w:r w:rsidR="00573A59">
        <w:t xml:space="preserve"> </w:t>
      </w:r>
      <w:r w:rsidRPr="006345EA">
        <w:t>au contraire chaque voyageur</w:t>
      </w:r>
      <w:r w:rsidR="00573A59">
        <w:t xml:space="preserve">. </w:t>
      </w:r>
      <w:r w:rsidRPr="006345EA">
        <w:t>Quand ses yeux</w:t>
      </w:r>
      <w:r w:rsidR="00E82A8E">
        <w:t xml:space="preserve"> </w:t>
      </w:r>
      <w:r w:rsidRPr="006345EA">
        <w:t>rencontrèrent les deux hommes</w:t>
      </w:r>
      <w:r w:rsidR="00573A59">
        <w:t xml:space="preserve">, </w:t>
      </w:r>
      <w:r w:rsidRPr="006345EA">
        <w:t>ses sourcils se froncèrent</w:t>
      </w:r>
      <w:r w:rsidR="00573A59">
        <w:t xml:space="preserve"> </w:t>
      </w:r>
      <w:r w:rsidRPr="006345EA">
        <w:t>imperceptiblement</w:t>
      </w:r>
      <w:r w:rsidR="00573A59">
        <w:t xml:space="preserve">. </w:t>
      </w:r>
      <w:r w:rsidRPr="006345EA">
        <w:t xml:space="preserve">Il lui </w:t>
      </w:r>
      <w:r w:rsidR="00E82A8E" w:rsidRPr="006345EA">
        <w:t>sembla</w:t>
      </w:r>
      <w:r w:rsidR="00E82A8E">
        <w:t xml:space="preserve"> l</w:t>
      </w:r>
      <w:r w:rsidRPr="006345EA">
        <w:t>es avoir déjà vus</w:t>
      </w:r>
      <w:r w:rsidR="00573A59">
        <w:t xml:space="preserve">… </w:t>
      </w:r>
      <w:r w:rsidRPr="006345EA">
        <w:t>Où</w:t>
      </w:r>
      <w:r w:rsidR="00573A59">
        <w:t xml:space="preserve"> ?… </w:t>
      </w:r>
      <w:r w:rsidRPr="006345EA">
        <w:t>Quand</w:t>
      </w:r>
      <w:r w:rsidR="00573A59">
        <w:t xml:space="preserve"> ?… </w:t>
      </w:r>
      <w:r w:rsidRPr="006345EA">
        <w:t>Il ne pouvait être</w:t>
      </w:r>
      <w:r w:rsidR="00573A59">
        <w:t xml:space="preserve"> </w:t>
      </w:r>
      <w:r w:rsidRPr="006345EA">
        <w:t>que le jouet d</w:t>
      </w:r>
      <w:r w:rsidR="00573A59">
        <w:t>’</w:t>
      </w:r>
      <w:r w:rsidRPr="006345EA">
        <w:t>une illusion</w:t>
      </w:r>
      <w:r w:rsidR="00573A59">
        <w:t xml:space="preserve">, </w:t>
      </w:r>
      <w:r w:rsidRPr="006345EA">
        <w:t>pas</w:t>
      </w:r>
      <w:r w:rsidR="00573A59">
        <w:t xml:space="preserve"> </w:t>
      </w:r>
      <w:r w:rsidRPr="006345EA">
        <w:t>même d</w:t>
      </w:r>
      <w:r w:rsidR="00573A59">
        <w:t>’</w:t>
      </w:r>
      <w:r w:rsidRPr="006345EA">
        <w:t>une ressemblance</w:t>
      </w:r>
      <w:r w:rsidR="00573A59">
        <w:t xml:space="preserve">, </w:t>
      </w:r>
      <w:r w:rsidRPr="006345EA">
        <w:t>puisqu</w:t>
      </w:r>
      <w:r w:rsidR="00573A59">
        <w:t>’</w:t>
      </w:r>
      <w:r w:rsidRPr="006345EA">
        <w:t>elle n</w:t>
      </w:r>
      <w:r w:rsidR="00573A59">
        <w:t>’</w:t>
      </w:r>
      <w:r w:rsidRPr="006345EA">
        <w:t>aurait pu se rapporter aux deux</w:t>
      </w:r>
      <w:r w:rsidR="00573A59">
        <w:t xml:space="preserve"> </w:t>
      </w:r>
      <w:r w:rsidRPr="006345EA">
        <w:t>personnages à la fois</w:t>
      </w:r>
      <w:r w:rsidR="00573A59">
        <w:t>.</w:t>
      </w:r>
    </w:p>
    <w:p w14:paraId="7C435B12" w14:textId="77777777" w:rsidR="00573A59" w:rsidRDefault="006345EA" w:rsidP="00E82A8E">
      <w:r w:rsidRPr="006345EA">
        <w:t>Cependant</w:t>
      </w:r>
      <w:r w:rsidR="00573A59">
        <w:t xml:space="preserve">, </w:t>
      </w:r>
      <w:r w:rsidRPr="006345EA">
        <w:t>son observation n</w:t>
      </w:r>
      <w:r w:rsidR="00573A59">
        <w:t>’</w:t>
      </w:r>
      <w:r w:rsidRPr="006345EA">
        <w:t>était pas en défaut</w:t>
      </w:r>
      <w:r w:rsidR="00573A59">
        <w:t xml:space="preserve">. </w:t>
      </w:r>
      <w:r w:rsidRPr="006345EA">
        <w:t>C</w:t>
      </w:r>
      <w:r w:rsidR="00573A59">
        <w:t>’</w:t>
      </w:r>
      <w:r w:rsidRPr="006345EA">
        <w:t>étaient bien les anciens légionnaires de Taza</w:t>
      </w:r>
      <w:r w:rsidR="00573A59">
        <w:t xml:space="preserve">, </w:t>
      </w:r>
      <w:r w:rsidRPr="006345EA">
        <w:t>libérés peu de temps après</w:t>
      </w:r>
      <w:r w:rsidR="00573A59">
        <w:t xml:space="preserve"> </w:t>
      </w:r>
      <w:r w:rsidRPr="006345EA">
        <w:t>l</w:t>
      </w:r>
      <w:r w:rsidR="00573A59">
        <w:t>’</w:t>
      </w:r>
      <w:r w:rsidRPr="006345EA">
        <w:t>armistice</w:t>
      </w:r>
      <w:r w:rsidR="00573A59">
        <w:t xml:space="preserve">. </w:t>
      </w:r>
      <w:r w:rsidR="00E82A8E">
        <w:t>Il</w:t>
      </w:r>
      <w:r w:rsidRPr="006345EA">
        <w:t>s avaient patiemment attendu</w:t>
      </w:r>
      <w:r w:rsidR="00E82A8E">
        <w:t xml:space="preserve"> </w:t>
      </w:r>
      <w:r w:rsidRPr="006345EA">
        <w:t>l</w:t>
      </w:r>
      <w:r w:rsidR="00573A59">
        <w:t>’</w:t>
      </w:r>
      <w:r w:rsidRPr="006345EA">
        <w:t>arrivée de Garnet</w:t>
      </w:r>
      <w:r w:rsidR="00573A59">
        <w:t xml:space="preserve">, </w:t>
      </w:r>
      <w:r w:rsidRPr="006345EA">
        <w:t>dont ils connaissaient la venue en France par d</w:t>
      </w:r>
      <w:r w:rsidR="00573A59">
        <w:t>’</w:t>
      </w:r>
      <w:r w:rsidRPr="006345EA">
        <w:t>anciens camarades de</w:t>
      </w:r>
      <w:r w:rsidR="00573A59">
        <w:t xml:space="preserve"> </w:t>
      </w:r>
      <w:r w:rsidRPr="006345EA">
        <w:t>la légion</w:t>
      </w:r>
      <w:r w:rsidR="00573A59">
        <w:t xml:space="preserve">, </w:t>
      </w:r>
      <w:r w:rsidRPr="006345EA">
        <w:t>Allemands comme eux</w:t>
      </w:r>
      <w:r w:rsidR="00573A59">
        <w:t xml:space="preserve">, </w:t>
      </w:r>
      <w:r w:rsidRPr="006345EA">
        <w:t>et par conséquent</w:t>
      </w:r>
      <w:r w:rsidR="00573A59">
        <w:t xml:space="preserve">, </w:t>
      </w:r>
      <w:r w:rsidRPr="006345EA">
        <w:t>comme eux</w:t>
      </w:r>
      <w:r w:rsidR="00573A59">
        <w:t xml:space="preserve">, </w:t>
      </w:r>
      <w:r w:rsidRPr="006345EA">
        <w:t>espions</w:t>
      </w:r>
      <w:r w:rsidR="00573A59">
        <w:t>.</w:t>
      </w:r>
    </w:p>
    <w:p w14:paraId="3F09AB30" w14:textId="77777777" w:rsidR="00573A59" w:rsidRPr="008B1F88" w:rsidRDefault="006345EA" w:rsidP="006345EA">
      <w:r w:rsidRPr="006345EA">
        <w:t>Lorsque les deux officiers furent assis</w:t>
      </w:r>
      <w:r w:rsidR="00573A59">
        <w:t xml:space="preserve">, </w:t>
      </w:r>
      <w:r w:rsidRPr="006345EA">
        <w:t>Holbeck et Gotho</w:t>
      </w:r>
      <w:r w:rsidR="00D53B76">
        <w:t>rn</w:t>
      </w:r>
      <w:r w:rsidR="00573A59">
        <w:t xml:space="preserve">, </w:t>
      </w:r>
      <w:r w:rsidRPr="006345EA">
        <w:t>qui avaient repris leurs vrais noms en quittant l</w:t>
      </w:r>
      <w:r w:rsidR="00573A59">
        <w:t>’</w:t>
      </w:r>
      <w:r w:rsidRPr="006345EA">
        <w:t>armée française</w:t>
      </w:r>
      <w:r w:rsidR="00573A59">
        <w:t xml:space="preserve">, </w:t>
      </w:r>
      <w:r w:rsidRPr="006345EA">
        <w:t>eurent un</w:t>
      </w:r>
      <w:r w:rsidR="00573A59">
        <w:t xml:space="preserve"> </w:t>
      </w:r>
      <w:r w:rsidRPr="006345EA">
        <w:t>sourire à peine dessiné</w:t>
      </w:r>
      <w:r w:rsidR="00573A59">
        <w:t xml:space="preserve">, </w:t>
      </w:r>
      <w:r w:rsidRPr="006345EA">
        <w:t>un sourire de victoire</w:t>
      </w:r>
      <w:r w:rsidR="00573A59">
        <w:t xml:space="preserve">, </w:t>
      </w:r>
      <w:r w:rsidRPr="006345EA">
        <w:t>qui en aurait dit long à celui qui se serait donné</w:t>
      </w:r>
      <w:r w:rsidR="00573A59">
        <w:t xml:space="preserve"> </w:t>
      </w:r>
      <w:r w:rsidRPr="006345EA">
        <w:t>la peine de l</w:t>
      </w:r>
      <w:r w:rsidR="00573A59">
        <w:t>’</w:t>
      </w:r>
      <w:r w:rsidRPr="006345EA">
        <w:t>analyser</w:t>
      </w:r>
      <w:r w:rsidR="00573A59">
        <w:t xml:space="preserve">. </w:t>
      </w:r>
      <w:r w:rsidRPr="006345EA">
        <w:t>Mais ce n</w:t>
      </w:r>
      <w:r w:rsidR="00573A59">
        <w:t>’</w:t>
      </w:r>
      <w:r w:rsidRPr="006345EA">
        <w:t>était pas leur</w:t>
      </w:r>
      <w:r w:rsidR="00573A59">
        <w:t xml:space="preserve"> </w:t>
      </w:r>
      <w:r w:rsidRPr="006345EA">
        <w:t>interlocuteur qui prenait ce souci</w:t>
      </w:r>
      <w:r w:rsidR="00573A59">
        <w:t xml:space="preserve"> ! </w:t>
      </w:r>
      <w:r w:rsidRPr="006345EA">
        <w:t>Le vieux</w:t>
      </w:r>
      <w:r w:rsidR="00573A59">
        <w:t xml:space="preserve"> </w:t>
      </w:r>
      <w:r w:rsidRPr="006345EA">
        <w:t xml:space="preserve">prêtre avait déposé un herbier à côté de </w:t>
      </w:r>
      <w:r w:rsidRPr="006345EA">
        <w:lastRenderedPageBreak/>
        <w:t>lui</w:t>
      </w:r>
      <w:r w:rsidR="00573A59">
        <w:t xml:space="preserve">, </w:t>
      </w:r>
      <w:r w:rsidRPr="006345EA">
        <w:t>comme d</w:t>
      </w:r>
      <w:r w:rsidR="00573A59">
        <w:t>’</w:t>
      </w:r>
      <w:r w:rsidRPr="006345EA">
        <w:t>élégantes voyageuses transportent</w:t>
      </w:r>
      <w:r w:rsidR="00573A59">
        <w:t xml:space="preserve"> </w:t>
      </w:r>
      <w:r w:rsidRPr="006345EA">
        <w:t>leur sac à bijoux</w:t>
      </w:r>
      <w:r w:rsidR="00573A59">
        <w:t xml:space="preserve">. </w:t>
      </w:r>
      <w:r w:rsidRPr="006345EA">
        <w:t>Il s</w:t>
      </w:r>
      <w:r w:rsidR="00573A59">
        <w:t>’</w:t>
      </w:r>
      <w:r w:rsidRPr="006345EA">
        <w:t>enfonçait dans d</w:t>
      </w:r>
      <w:r w:rsidR="00573A59">
        <w:t>’</w:t>
      </w:r>
      <w:r w:rsidRPr="006345EA">
        <w:t>importantes considérations géologiques</w:t>
      </w:r>
      <w:r w:rsidR="00573A59">
        <w:t xml:space="preserve">. </w:t>
      </w:r>
      <w:r w:rsidRPr="006345EA">
        <w:t>Si ce brave</w:t>
      </w:r>
      <w:r w:rsidR="00573A59">
        <w:t xml:space="preserve"> </w:t>
      </w:r>
      <w:r w:rsidRPr="006345EA">
        <w:t>homme avait des ouailles</w:t>
      </w:r>
      <w:r w:rsidR="00573A59">
        <w:t xml:space="preserve">, </w:t>
      </w:r>
      <w:r w:rsidRPr="006345EA">
        <w:t>il devait certes leur</w:t>
      </w:r>
      <w:r w:rsidR="00573A59">
        <w:t xml:space="preserve"> </w:t>
      </w:r>
      <w:r w:rsidRPr="006345EA">
        <w:t>préférer les pierres de la montagne</w:t>
      </w:r>
      <w:r w:rsidR="00573A59">
        <w:t xml:space="preserve">. </w:t>
      </w:r>
      <w:r w:rsidRPr="006345EA">
        <w:t>Les deux</w:t>
      </w:r>
      <w:r w:rsidR="00573A59">
        <w:t xml:space="preserve"> </w:t>
      </w:r>
      <w:r w:rsidRPr="006345EA">
        <w:t>Allemands ne l</w:t>
      </w:r>
      <w:r w:rsidR="00573A59">
        <w:t>’</w:t>
      </w:r>
      <w:r w:rsidRPr="006345EA">
        <w:t>avaient admis auprès d</w:t>
      </w:r>
      <w:r w:rsidR="00573A59">
        <w:t>’</w:t>
      </w:r>
      <w:r w:rsidRPr="006345EA">
        <w:t>eux que</w:t>
      </w:r>
      <w:r w:rsidR="00573A59">
        <w:t xml:space="preserve"> </w:t>
      </w:r>
      <w:r w:rsidRPr="006345EA">
        <w:t>pour se donner un aspect plus naturel</w:t>
      </w:r>
      <w:r w:rsidR="00573A59">
        <w:t xml:space="preserve">, </w:t>
      </w:r>
      <w:r w:rsidRPr="006345EA">
        <w:t>plus</w:t>
      </w:r>
      <w:r w:rsidR="00573A59">
        <w:t xml:space="preserve"> </w:t>
      </w:r>
      <w:r w:rsidRPr="006345EA">
        <w:t>terroir</w:t>
      </w:r>
      <w:r w:rsidR="00573A59">
        <w:t xml:space="preserve">. </w:t>
      </w:r>
      <w:r w:rsidRPr="006345EA">
        <w:t>Il fallait se méfier de toutes les suspicions possibles</w:t>
      </w:r>
      <w:r w:rsidR="00573A59">
        <w:t> !…</w:t>
      </w:r>
    </w:p>
    <w:p w14:paraId="70F92EC5" w14:textId="3B32F4F2" w:rsidR="00E82A8E" w:rsidRPr="008B1F88" w:rsidRDefault="004461E1" w:rsidP="00E82A8E">
      <w:pPr>
        <w:pStyle w:val="Image"/>
      </w:pPr>
      <w:r w:rsidRPr="008B1F88">
        <w:rPr>
          <w:noProof/>
        </w:rPr>
        <w:drawing>
          <wp:inline distT="0" distB="0" distL="0" distR="0" wp14:anchorId="5B2C873B" wp14:editId="7CB15C68">
            <wp:extent cx="4500245" cy="3355340"/>
            <wp:effectExtent l="0" t="0" r="0" b="0"/>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0245" cy="3355340"/>
                    </a:xfrm>
                    <a:prstGeom prst="rect">
                      <a:avLst/>
                    </a:prstGeom>
                    <a:noFill/>
                    <a:ln>
                      <a:noFill/>
                    </a:ln>
                  </pic:spPr>
                </pic:pic>
              </a:graphicData>
            </a:graphic>
          </wp:inline>
        </w:drawing>
      </w:r>
    </w:p>
    <w:p w14:paraId="22842FB5" w14:textId="77777777" w:rsidR="00E82A8E" w:rsidRDefault="00C907B0" w:rsidP="00E82A8E">
      <w:r w:rsidRPr="008B1F88">
        <w:t>À</w:t>
      </w:r>
      <w:r w:rsidR="006345EA" w:rsidRPr="008B1F88">
        <w:t xml:space="preserve"> </w:t>
      </w:r>
      <w:r w:rsidR="006345EA" w:rsidRPr="006345EA">
        <w:t>présent</w:t>
      </w:r>
      <w:r w:rsidR="00573A59">
        <w:t xml:space="preserve">, </w:t>
      </w:r>
      <w:r w:rsidR="006345EA" w:rsidRPr="006345EA">
        <w:t>ils auraient</w:t>
      </w:r>
      <w:r w:rsidR="00573A59">
        <w:t xml:space="preserve"> </w:t>
      </w:r>
      <w:r w:rsidR="006345EA" w:rsidRPr="006345EA">
        <w:t>bien voulu</w:t>
      </w:r>
      <w:r w:rsidR="00573A59">
        <w:t xml:space="preserve"> </w:t>
      </w:r>
      <w:r w:rsidR="006345EA" w:rsidRPr="006345EA">
        <w:t>s</w:t>
      </w:r>
      <w:r w:rsidR="00573A59">
        <w:t>’</w:t>
      </w:r>
      <w:r w:rsidR="006345EA" w:rsidRPr="006345EA">
        <w:t>en débarrasser</w:t>
      </w:r>
      <w:r w:rsidR="00573A59">
        <w:t xml:space="preserve">, </w:t>
      </w:r>
      <w:r w:rsidR="006345EA" w:rsidRPr="006345EA">
        <w:t>mais</w:t>
      </w:r>
      <w:r w:rsidR="00573A59">
        <w:t xml:space="preserve"> </w:t>
      </w:r>
      <w:r w:rsidR="006345EA" w:rsidRPr="006345EA">
        <w:t>le vieillard</w:t>
      </w:r>
      <w:r w:rsidR="00573A59">
        <w:t xml:space="preserve">, </w:t>
      </w:r>
      <w:r w:rsidR="006345EA" w:rsidRPr="006345EA">
        <w:t>qui revenait</w:t>
      </w:r>
      <w:r w:rsidR="00573A59">
        <w:t xml:space="preserve"> </w:t>
      </w:r>
      <w:r w:rsidR="006345EA" w:rsidRPr="006345EA">
        <w:t>d</w:t>
      </w:r>
      <w:r w:rsidR="00573A59">
        <w:t>’</w:t>
      </w:r>
      <w:r w:rsidR="006345EA" w:rsidRPr="006345EA">
        <w:t>une excursion dont</w:t>
      </w:r>
      <w:r w:rsidR="00573A59">
        <w:t xml:space="preserve"> </w:t>
      </w:r>
      <w:r w:rsidR="006345EA" w:rsidRPr="006345EA">
        <w:t>témoignaient</w:t>
      </w:r>
      <w:r w:rsidR="00573A59">
        <w:t xml:space="preserve"> </w:t>
      </w:r>
      <w:r w:rsidR="006345EA" w:rsidRPr="006345EA">
        <w:t>ses bottines</w:t>
      </w:r>
      <w:r w:rsidR="00573A59">
        <w:t xml:space="preserve"> </w:t>
      </w:r>
      <w:r w:rsidR="006345EA" w:rsidRPr="006345EA">
        <w:t>couvertes de</w:t>
      </w:r>
      <w:r w:rsidR="00E82A8E">
        <w:t xml:space="preserve"> </w:t>
      </w:r>
      <w:r w:rsidR="00E82A8E" w:rsidRPr="006345EA">
        <w:t>boue</w:t>
      </w:r>
      <w:r w:rsidR="00E82A8E">
        <w:t xml:space="preserve">, </w:t>
      </w:r>
      <w:r w:rsidR="00E82A8E" w:rsidRPr="006345EA">
        <w:t>sa soutane maculée</w:t>
      </w:r>
      <w:r w:rsidR="00E82A8E">
        <w:t xml:space="preserve">, </w:t>
      </w:r>
      <w:r w:rsidR="00E82A8E" w:rsidRPr="006345EA">
        <w:t>et son</w:t>
      </w:r>
      <w:r w:rsidR="00E82A8E">
        <w:t xml:space="preserve"> </w:t>
      </w:r>
      <w:r w:rsidR="00E82A8E" w:rsidRPr="006345EA">
        <w:t>gros parapluie</w:t>
      </w:r>
      <w:r w:rsidR="00E82A8E">
        <w:t xml:space="preserve"> </w:t>
      </w:r>
      <w:r w:rsidR="00E82A8E" w:rsidRPr="006345EA">
        <w:t>verdi</w:t>
      </w:r>
      <w:r w:rsidR="00E82A8E">
        <w:t xml:space="preserve">, </w:t>
      </w:r>
      <w:r w:rsidR="00E82A8E" w:rsidRPr="006345EA">
        <w:t>croyait bien</w:t>
      </w:r>
      <w:r w:rsidR="00E82A8E">
        <w:t xml:space="preserve"> </w:t>
      </w:r>
      <w:r w:rsidR="00E82A8E" w:rsidRPr="006345EA">
        <w:t>passionner ses</w:t>
      </w:r>
      <w:r w:rsidR="00E82A8E">
        <w:t xml:space="preserve"> </w:t>
      </w:r>
      <w:r w:rsidR="00E82A8E" w:rsidRPr="006345EA">
        <w:t>interlo</w:t>
      </w:r>
      <w:r w:rsidR="00B8028B">
        <w:t>c</w:t>
      </w:r>
      <w:r w:rsidR="00E82A8E" w:rsidRPr="006345EA">
        <w:t>uteurs</w:t>
      </w:r>
      <w:r w:rsidR="00E82A8E">
        <w:t xml:space="preserve"> </w:t>
      </w:r>
      <w:r w:rsidR="00E82A8E" w:rsidRPr="006345EA">
        <w:t>d</w:t>
      </w:r>
      <w:r w:rsidR="00E82A8E">
        <w:t>’</w:t>
      </w:r>
      <w:r w:rsidR="00E82A8E" w:rsidRPr="006345EA">
        <w:t>occasion</w:t>
      </w:r>
      <w:r w:rsidR="00E82A8E">
        <w:t>.</w:t>
      </w:r>
    </w:p>
    <w:p w14:paraId="4426FB36" w14:textId="77777777" w:rsidR="00E82A8E" w:rsidRDefault="00E82A8E" w:rsidP="00E82A8E">
      <w:r>
        <w:t>— </w:t>
      </w:r>
      <w:r w:rsidRPr="006345EA">
        <w:t>Aucune contrée n</w:t>
      </w:r>
      <w:r>
        <w:t>’</w:t>
      </w:r>
      <w:r w:rsidRPr="006345EA">
        <w:t>est plus intéressante que la nôtre</w:t>
      </w:r>
      <w:r>
        <w:t xml:space="preserve">, </w:t>
      </w:r>
      <w:r w:rsidRPr="006345EA">
        <w:t>disait-il</w:t>
      </w:r>
      <w:r>
        <w:t xml:space="preserve">. </w:t>
      </w:r>
      <w:r w:rsidRPr="006345EA">
        <w:t>Les</w:t>
      </w:r>
      <w:r>
        <w:t xml:space="preserve"> </w:t>
      </w:r>
      <w:r w:rsidRPr="006345EA">
        <w:t>rochers</w:t>
      </w:r>
      <w:r>
        <w:t xml:space="preserve"> </w:t>
      </w:r>
      <w:r w:rsidRPr="006345EA">
        <w:t>écr</w:t>
      </w:r>
      <w:r w:rsidR="00B8028B">
        <w:t>iv</w:t>
      </w:r>
      <w:r w:rsidRPr="006345EA">
        <w:t>ent</w:t>
      </w:r>
      <w:r>
        <w:t xml:space="preserve"> </w:t>
      </w:r>
      <w:r w:rsidRPr="006345EA">
        <w:t>chaque jour un roman</w:t>
      </w:r>
      <w:r>
        <w:t xml:space="preserve">, </w:t>
      </w:r>
      <w:r w:rsidRPr="006345EA">
        <w:t>pour ceux qui savent les lire</w:t>
      </w:r>
      <w:r>
        <w:t xml:space="preserve"> !… </w:t>
      </w:r>
      <w:r w:rsidRPr="006345EA">
        <w:t>Aujourd</w:t>
      </w:r>
      <w:r>
        <w:t>’</w:t>
      </w:r>
      <w:r w:rsidRPr="006345EA">
        <w:t>hui</w:t>
      </w:r>
      <w:r>
        <w:t xml:space="preserve">, </w:t>
      </w:r>
      <w:r w:rsidRPr="006345EA">
        <w:t>je voulais voir si l</w:t>
      </w:r>
      <w:r>
        <w:t>’</w:t>
      </w:r>
      <w:r w:rsidRPr="006345EA">
        <w:t>étrange phénomène que je constate depuis trois jours sur la rive</w:t>
      </w:r>
      <w:r>
        <w:t xml:space="preserve"> </w:t>
      </w:r>
      <w:r w:rsidRPr="006345EA">
        <w:t>gauche se produit par ici</w:t>
      </w:r>
      <w:r>
        <w:t xml:space="preserve">. </w:t>
      </w:r>
      <w:r w:rsidRPr="006345EA">
        <w:t>Croyez-vous que ça</w:t>
      </w:r>
      <w:r>
        <w:t xml:space="preserve"> </w:t>
      </w:r>
      <w:r w:rsidRPr="006345EA">
        <w:t>ne vaille pas une pièce de théâtre ou un film</w:t>
      </w:r>
      <w:r>
        <w:t xml:space="preserve"> </w:t>
      </w:r>
      <w:r w:rsidRPr="006345EA">
        <w:t>policier</w:t>
      </w:r>
      <w:r>
        <w:t> </w:t>
      </w:r>
      <w:r w:rsidRPr="008B1F88">
        <w:t>?</w:t>
      </w:r>
      <w:r w:rsidR="00B8028B" w:rsidRPr="008B1F88">
        <w:t>…</w:t>
      </w:r>
    </w:p>
    <w:p w14:paraId="268012E5" w14:textId="77777777" w:rsidR="00E82A8E" w:rsidRDefault="00E82A8E" w:rsidP="00E82A8E">
      <w:r>
        <w:lastRenderedPageBreak/>
        <w:t>— </w:t>
      </w:r>
      <w:r w:rsidRPr="006345EA">
        <w:t>Quel phénomène</w:t>
      </w:r>
      <w:r>
        <w:t xml:space="preserve"> ? </w:t>
      </w:r>
      <w:r w:rsidRPr="006345EA">
        <w:t>demanda Holbeck qui s</w:t>
      </w:r>
      <w:r>
        <w:t>’</w:t>
      </w:r>
      <w:r w:rsidRPr="006345EA">
        <w:t>en moquait totalement</w:t>
      </w:r>
      <w:r>
        <w:t>.</w:t>
      </w:r>
    </w:p>
    <w:p w14:paraId="1A61B196" w14:textId="77777777" w:rsidR="00573A59" w:rsidRDefault="00E82A8E" w:rsidP="006345EA">
      <w:r>
        <w:t>— </w:t>
      </w:r>
      <w:r w:rsidRPr="006345EA">
        <w:t>Le resserrement des roches</w:t>
      </w:r>
      <w:r>
        <w:t xml:space="preserve"> ! </w:t>
      </w:r>
      <w:r w:rsidRPr="006345EA">
        <w:t>Personne n</w:t>
      </w:r>
      <w:r>
        <w:t>’</w:t>
      </w:r>
      <w:r w:rsidRPr="006345EA">
        <w:t>y fait attention</w:t>
      </w:r>
      <w:r>
        <w:t xml:space="preserve"> ! </w:t>
      </w:r>
      <w:r w:rsidRPr="006345EA">
        <w:t>Je l</w:t>
      </w:r>
      <w:r>
        <w:t>’</w:t>
      </w:r>
      <w:r w:rsidRPr="006345EA">
        <w:t>ai signalé à un journal</w:t>
      </w:r>
      <w:r>
        <w:t xml:space="preserve"> </w:t>
      </w:r>
      <w:r w:rsidRPr="006345EA">
        <w:t>du Luxembourg</w:t>
      </w:r>
      <w:r>
        <w:t xml:space="preserve">, </w:t>
      </w:r>
      <w:r w:rsidRPr="006345EA">
        <w:t xml:space="preserve">et </w:t>
      </w:r>
      <w:r w:rsidR="00B8028B">
        <w:t>i</w:t>
      </w:r>
      <w:r w:rsidRPr="006345EA">
        <w:t>l n</w:t>
      </w:r>
      <w:r>
        <w:t>’</w:t>
      </w:r>
      <w:r w:rsidRPr="006345EA">
        <w:t>a même pas inséré l</w:t>
      </w:r>
      <w:r>
        <w:t>’</w:t>
      </w:r>
      <w:r w:rsidRPr="006345EA">
        <w:t>entrefilet</w:t>
      </w:r>
      <w:r>
        <w:t xml:space="preserve"> !… </w:t>
      </w:r>
      <w:r w:rsidRPr="006345EA">
        <w:t>Ah</w:t>
      </w:r>
      <w:r>
        <w:t xml:space="preserve"> ! </w:t>
      </w:r>
      <w:r w:rsidRPr="006345EA">
        <w:t>si on comprenait la science</w:t>
      </w:r>
      <w:r>
        <w:t xml:space="preserve">, </w:t>
      </w:r>
      <w:r w:rsidRPr="006345EA">
        <w:t>il y</w:t>
      </w:r>
      <w:r>
        <w:t xml:space="preserve"> </w:t>
      </w:r>
      <w:r w:rsidRPr="006345EA">
        <w:t>aurait foule autour des Sievenschlüff</w:t>
      </w:r>
      <w:r>
        <w:t xml:space="preserve">… </w:t>
      </w:r>
      <w:r w:rsidRPr="006345EA">
        <w:t>Mais</w:t>
      </w:r>
      <w:r>
        <w:t xml:space="preserve"> </w:t>
      </w:r>
      <w:r w:rsidRPr="006345EA">
        <w:t>non</w:t>
      </w:r>
      <w:r>
        <w:t xml:space="preserve"> !… </w:t>
      </w:r>
      <w:r w:rsidRPr="006345EA">
        <w:t>Personne</w:t>
      </w:r>
      <w:r>
        <w:t xml:space="preserve"> !… </w:t>
      </w:r>
      <w:r w:rsidRPr="006345EA">
        <w:t>Que voulez-vous</w:t>
      </w:r>
      <w:r>
        <w:t xml:space="preserve"> ? </w:t>
      </w:r>
      <w:r w:rsidRPr="006345EA">
        <w:t>Ce n</w:t>
      </w:r>
      <w:r>
        <w:t>’</w:t>
      </w:r>
      <w:r w:rsidRPr="006345EA">
        <w:t>est</w:t>
      </w:r>
      <w:r w:rsidR="00B8028B">
        <w:t xml:space="preserve"> </w:t>
      </w:r>
      <w:r w:rsidR="006345EA" w:rsidRPr="006345EA">
        <w:t>pas encore la saison des touristes</w:t>
      </w:r>
      <w:r w:rsidR="00573A59">
        <w:t xml:space="preserve">… </w:t>
      </w:r>
      <w:r w:rsidR="006345EA" w:rsidRPr="006345EA">
        <w:t>Pour la</w:t>
      </w:r>
      <w:r w:rsidR="00573A59">
        <w:t xml:space="preserve"> </w:t>
      </w:r>
      <w:r w:rsidR="006345EA" w:rsidRPr="006345EA">
        <w:t>divination de certains sujets</w:t>
      </w:r>
      <w:r w:rsidR="00573A59">
        <w:t xml:space="preserve">, </w:t>
      </w:r>
      <w:r w:rsidR="006345EA" w:rsidRPr="006345EA">
        <w:t>Gotho</w:t>
      </w:r>
      <w:r w:rsidR="00B8028B">
        <w:t>n</w:t>
      </w:r>
      <w:r w:rsidR="006345EA" w:rsidRPr="006345EA">
        <w:t xml:space="preserve"> était</w:t>
      </w:r>
      <w:r w:rsidR="00573A59">
        <w:t xml:space="preserve"> </w:t>
      </w:r>
      <w:r w:rsidR="006345EA" w:rsidRPr="006345EA">
        <w:t>admirablement servi par l</w:t>
      </w:r>
      <w:r w:rsidR="00573A59">
        <w:t>’</w:t>
      </w:r>
      <w:r w:rsidR="006345EA" w:rsidRPr="006345EA">
        <w:t>esprit de sa race</w:t>
      </w:r>
      <w:r w:rsidR="00B8028B">
        <w:t>.</w:t>
      </w:r>
    </w:p>
    <w:p w14:paraId="30E68B87" w14:textId="77777777" w:rsidR="00573A59" w:rsidRPr="008B1F88" w:rsidRDefault="00573A59" w:rsidP="006345EA">
      <w:r>
        <w:t>— </w:t>
      </w:r>
      <w:r w:rsidR="006345EA" w:rsidRPr="006345EA">
        <w:t>Les Sievenschlüff</w:t>
      </w:r>
      <w:r>
        <w:t> ?</w:t>
      </w:r>
    </w:p>
    <w:p w14:paraId="17839130" w14:textId="0F6A3A9F" w:rsidR="00E82A8E" w:rsidRPr="008B1F88" w:rsidRDefault="004461E1" w:rsidP="00E82A8E">
      <w:pPr>
        <w:pStyle w:val="Image"/>
      </w:pPr>
      <w:r w:rsidRPr="008B1F88">
        <w:rPr>
          <w:noProof/>
        </w:rPr>
        <w:drawing>
          <wp:inline distT="0" distB="0" distL="0" distR="0" wp14:anchorId="564CD3E0" wp14:editId="4E5AE0AD">
            <wp:extent cx="3707765" cy="3549650"/>
            <wp:effectExtent l="0" t="0" r="0" b="0"/>
            <wp:docPr id="7"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07765" cy="3549650"/>
                    </a:xfrm>
                    <a:prstGeom prst="rect">
                      <a:avLst/>
                    </a:prstGeom>
                    <a:noFill/>
                    <a:ln>
                      <a:noFill/>
                    </a:ln>
                  </pic:spPr>
                </pic:pic>
              </a:graphicData>
            </a:graphic>
          </wp:inline>
        </w:drawing>
      </w:r>
    </w:p>
    <w:p w14:paraId="2D659B6E" w14:textId="77777777" w:rsidR="00573A59" w:rsidRDefault="00573A59" w:rsidP="006345EA">
      <w:r>
        <w:t>— </w:t>
      </w:r>
      <w:r w:rsidR="006345EA" w:rsidRPr="006345EA">
        <w:t>Un bloc de rochers dans les bois du Müllerthal</w:t>
      </w:r>
      <w:r>
        <w:t xml:space="preserve">. </w:t>
      </w:r>
      <w:r w:rsidR="006345EA" w:rsidRPr="006345EA">
        <w:t>Vous n</w:t>
      </w:r>
      <w:r>
        <w:t>’</w:t>
      </w:r>
      <w:r w:rsidR="006345EA" w:rsidRPr="006345EA">
        <w:t>ignorez pas</w:t>
      </w:r>
      <w:r>
        <w:t xml:space="preserve">, </w:t>
      </w:r>
      <w:r w:rsidR="006345EA" w:rsidRPr="006345EA">
        <w:t>messieurs</w:t>
      </w:r>
      <w:r>
        <w:t xml:space="preserve">, </w:t>
      </w:r>
      <w:r w:rsidR="006345EA" w:rsidRPr="006345EA">
        <w:t>combien nous possédons d</w:t>
      </w:r>
      <w:r>
        <w:t>’</w:t>
      </w:r>
      <w:r w:rsidR="006345EA" w:rsidRPr="006345EA">
        <w:t>étranges stratifications</w:t>
      </w:r>
      <w:r>
        <w:t xml:space="preserve">. </w:t>
      </w:r>
      <w:r w:rsidR="006345EA" w:rsidRPr="006345EA">
        <w:t>Les environs d</w:t>
      </w:r>
      <w:r>
        <w:t>’</w:t>
      </w:r>
      <w:r w:rsidR="006345EA" w:rsidRPr="006345EA">
        <w:t>Echte</w:t>
      </w:r>
      <w:r w:rsidR="00B8028B">
        <w:t>rn</w:t>
      </w:r>
      <w:r w:rsidR="006345EA" w:rsidRPr="006345EA">
        <w:t>ach</w:t>
      </w:r>
      <w:r>
        <w:t xml:space="preserve">, </w:t>
      </w:r>
      <w:r w:rsidR="006345EA" w:rsidRPr="006345EA">
        <w:t>depuis les Bénédictins jusqu</w:t>
      </w:r>
      <w:r>
        <w:t>’</w:t>
      </w:r>
      <w:r w:rsidR="006345EA" w:rsidRPr="006345EA">
        <w:t>à Beaufort</w:t>
      </w:r>
      <w:r>
        <w:t xml:space="preserve">, </w:t>
      </w:r>
      <w:r w:rsidR="006345EA" w:rsidRPr="006345EA">
        <w:t>mériteraient d</w:t>
      </w:r>
      <w:r>
        <w:t>’</w:t>
      </w:r>
      <w:r w:rsidR="006345EA" w:rsidRPr="006345EA">
        <w:t>être classés comme parc national</w:t>
      </w:r>
      <w:r>
        <w:t xml:space="preserve">. </w:t>
      </w:r>
      <w:r w:rsidR="006345EA" w:rsidRPr="006345EA">
        <w:t>Nos roches ressemblent parfois à de la pâte feuilletée</w:t>
      </w:r>
      <w:r>
        <w:t xml:space="preserve">. </w:t>
      </w:r>
      <w:r w:rsidR="006345EA" w:rsidRPr="006345EA">
        <w:t>D</w:t>
      </w:r>
      <w:r>
        <w:t>’</w:t>
      </w:r>
      <w:r w:rsidR="006345EA" w:rsidRPr="006345EA">
        <w:t>autres</w:t>
      </w:r>
      <w:r>
        <w:t xml:space="preserve"> </w:t>
      </w:r>
      <w:r w:rsidR="006345EA" w:rsidRPr="006345EA">
        <w:t>se sont comme décollées</w:t>
      </w:r>
      <w:r>
        <w:t xml:space="preserve">. </w:t>
      </w:r>
      <w:r w:rsidR="006345EA" w:rsidRPr="006345EA">
        <w:t>D</w:t>
      </w:r>
      <w:r>
        <w:t>’</w:t>
      </w:r>
      <w:r w:rsidR="006345EA" w:rsidRPr="006345EA">
        <w:t>autres sont trouées</w:t>
      </w:r>
      <w:r>
        <w:t xml:space="preserve">, </w:t>
      </w:r>
      <w:r w:rsidR="006345EA" w:rsidRPr="006345EA">
        <w:t>vidées</w:t>
      </w:r>
      <w:r>
        <w:t xml:space="preserve">. </w:t>
      </w:r>
      <w:r w:rsidR="006345EA" w:rsidRPr="006345EA">
        <w:t>Voyez le curieux labyrinthe</w:t>
      </w:r>
      <w:r>
        <w:t xml:space="preserve">, </w:t>
      </w:r>
      <w:r w:rsidR="006345EA" w:rsidRPr="006345EA">
        <w:t>dans l</w:t>
      </w:r>
      <w:r>
        <w:t>’</w:t>
      </w:r>
      <w:r w:rsidR="006345EA" w:rsidRPr="006345EA">
        <w:t>Eszbacher Tha</w:t>
      </w:r>
      <w:r w:rsidR="00B369F7">
        <w:t>l</w:t>
      </w:r>
      <w:r w:rsidR="006345EA" w:rsidRPr="006345EA">
        <w:t xml:space="preserve"> et les Bauges de Sangliers</w:t>
      </w:r>
      <w:r>
        <w:t xml:space="preserve">, </w:t>
      </w:r>
      <w:r w:rsidR="006345EA" w:rsidRPr="006345EA">
        <w:t>et la</w:t>
      </w:r>
      <w:r>
        <w:t xml:space="preserve"> </w:t>
      </w:r>
      <w:r w:rsidR="006345EA" w:rsidRPr="006345EA">
        <w:t>Wolfschlucht</w:t>
      </w:r>
      <w:r>
        <w:t xml:space="preserve">, </w:t>
      </w:r>
      <w:r w:rsidR="006345EA" w:rsidRPr="006345EA">
        <w:t xml:space="preserve">et surtout ces </w:t>
      </w:r>
      <w:r w:rsidR="006345EA" w:rsidRPr="006345EA">
        <w:lastRenderedPageBreak/>
        <w:t>Sievenschlüff qui</w:t>
      </w:r>
      <w:r>
        <w:t xml:space="preserve"> </w:t>
      </w:r>
      <w:r w:rsidR="006345EA" w:rsidRPr="006345EA">
        <w:t>sont encore aujourd</w:t>
      </w:r>
      <w:r>
        <w:t>’</w:t>
      </w:r>
      <w:r w:rsidR="006345EA" w:rsidRPr="006345EA">
        <w:t>hui une curiosité</w:t>
      </w:r>
      <w:r>
        <w:t xml:space="preserve">, </w:t>
      </w:r>
      <w:r w:rsidR="006345EA" w:rsidRPr="006345EA">
        <w:t>mais ne formeront demain qu</w:t>
      </w:r>
      <w:r>
        <w:t>’</w:t>
      </w:r>
      <w:r w:rsidR="006345EA" w:rsidRPr="006345EA">
        <w:t>un bloc sans intérêt</w:t>
      </w:r>
      <w:r>
        <w:t>.</w:t>
      </w:r>
    </w:p>
    <w:p w14:paraId="2E089F42" w14:textId="77777777" w:rsidR="00573A59" w:rsidRDefault="00573A59" w:rsidP="006345EA">
      <w:r>
        <w:t>— </w:t>
      </w:r>
      <w:r w:rsidR="006345EA" w:rsidRPr="006345EA">
        <w:t>Ce que vous dites me passionne</w:t>
      </w:r>
      <w:r>
        <w:t xml:space="preserve">, </w:t>
      </w:r>
      <w:r w:rsidR="006345EA" w:rsidRPr="006345EA">
        <w:t>monsieur le curé</w:t>
      </w:r>
      <w:r>
        <w:t xml:space="preserve">. </w:t>
      </w:r>
      <w:r w:rsidR="006345EA" w:rsidRPr="006345EA">
        <w:t>Donnez-moi des détails plus complets</w:t>
      </w:r>
      <w:r>
        <w:t xml:space="preserve">. </w:t>
      </w:r>
      <w:r w:rsidR="006345EA" w:rsidRPr="006345EA">
        <w:t>Je veux profiter de la bonne fortune qui me met en face d</w:t>
      </w:r>
      <w:r>
        <w:t>’</w:t>
      </w:r>
      <w:r w:rsidR="006345EA" w:rsidRPr="006345EA">
        <w:t>un vrai savant</w:t>
      </w:r>
      <w:r>
        <w:t>…</w:t>
      </w:r>
    </w:p>
    <w:p w14:paraId="1BD267B8" w14:textId="77777777" w:rsidR="00573A59" w:rsidRDefault="006345EA" w:rsidP="006345EA">
      <w:r w:rsidRPr="006345EA">
        <w:t>Holbeck</w:t>
      </w:r>
      <w:r w:rsidR="00B369F7">
        <w:t>,</w:t>
      </w:r>
      <w:r w:rsidR="00573A59">
        <w:t xml:space="preserve"> </w:t>
      </w:r>
      <w:r w:rsidRPr="006345EA">
        <w:t>qui ne comprenait pas</w:t>
      </w:r>
      <w:r w:rsidR="00573A59">
        <w:t xml:space="preserve">, </w:t>
      </w:r>
      <w:r w:rsidRPr="006345EA">
        <w:t>haussa légèrement les épaules</w:t>
      </w:r>
      <w:r w:rsidR="00573A59">
        <w:t xml:space="preserve">. </w:t>
      </w:r>
      <w:r w:rsidRPr="006345EA">
        <w:t>Par un coup de pied</w:t>
      </w:r>
      <w:r w:rsidR="00573A59">
        <w:t xml:space="preserve"> </w:t>
      </w:r>
      <w:r w:rsidRPr="006345EA">
        <w:t>sous la table</w:t>
      </w:r>
      <w:r w:rsidR="00573A59">
        <w:t xml:space="preserve">, </w:t>
      </w:r>
      <w:r w:rsidRPr="006345EA">
        <w:t>Gothor</w:t>
      </w:r>
      <w:r w:rsidR="00B369F7">
        <w:t>n</w:t>
      </w:r>
      <w:r w:rsidRPr="006345EA">
        <w:t xml:space="preserve"> lui enseigna que le sujet</w:t>
      </w:r>
      <w:r w:rsidR="00573A59">
        <w:t xml:space="preserve"> </w:t>
      </w:r>
      <w:r w:rsidRPr="006345EA">
        <w:t>était intéressant pour eux</w:t>
      </w:r>
      <w:r w:rsidR="00573A59">
        <w:t>.</w:t>
      </w:r>
    </w:p>
    <w:p w14:paraId="71E1AEEB" w14:textId="77777777" w:rsidR="00573A59" w:rsidRDefault="00573A59" w:rsidP="006345EA">
      <w:r>
        <w:t>— </w:t>
      </w:r>
      <w:r w:rsidR="006345EA" w:rsidRPr="006345EA">
        <w:t>Vous êtes trop bon</w:t>
      </w:r>
      <w:r>
        <w:t xml:space="preserve">, </w:t>
      </w:r>
      <w:r w:rsidR="006345EA" w:rsidRPr="006345EA">
        <w:t>répondait le</w:t>
      </w:r>
      <w:r>
        <w:t xml:space="preserve"> </w:t>
      </w:r>
      <w:r w:rsidR="006345EA" w:rsidRPr="006345EA">
        <w:t>brave prêtre</w:t>
      </w:r>
      <w:r>
        <w:t xml:space="preserve">, </w:t>
      </w:r>
      <w:r w:rsidR="006345EA" w:rsidRPr="006345EA">
        <w:t>dont</w:t>
      </w:r>
      <w:r>
        <w:t xml:space="preserve"> </w:t>
      </w:r>
      <w:r w:rsidR="006345EA" w:rsidRPr="006345EA">
        <w:t>on chatouillait l</w:t>
      </w:r>
      <w:r>
        <w:t>’</w:t>
      </w:r>
      <w:r w:rsidR="006345EA" w:rsidRPr="006345EA">
        <w:t>inoffensive vanité</w:t>
      </w:r>
      <w:r>
        <w:t xml:space="preserve">. </w:t>
      </w:r>
      <w:r w:rsidR="006345EA" w:rsidRPr="006345EA">
        <w:t>Voici donc</w:t>
      </w:r>
      <w:r>
        <w:t xml:space="preserve">… </w:t>
      </w:r>
      <w:r w:rsidR="006345EA" w:rsidRPr="006345EA">
        <w:t>Au milieu des bois</w:t>
      </w:r>
      <w:r>
        <w:t xml:space="preserve">, </w:t>
      </w:r>
      <w:r w:rsidR="006345EA" w:rsidRPr="006345EA">
        <w:t>les Sievenschlüff dressent leur</w:t>
      </w:r>
      <w:r w:rsidR="009972AF">
        <w:t xml:space="preserve"> masse que coupent des</w:t>
      </w:r>
      <w:r>
        <w:t xml:space="preserve"> </w:t>
      </w:r>
      <w:r w:rsidR="006345EA" w:rsidRPr="006345EA">
        <w:t>passages</w:t>
      </w:r>
      <w:r>
        <w:t xml:space="preserve">, </w:t>
      </w:r>
      <w:r w:rsidR="006345EA" w:rsidRPr="006345EA">
        <w:t>dans les deux sens</w:t>
      </w:r>
      <w:r>
        <w:t xml:space="preserve">, </w:t>
      </w:r>
      <w:r w:rsidR="009972AF">
        <w:t xml:space="preserve">comme si un </w:t>
      </w:r>
      <w:r w:rsidR="006345EA" w:rsidRPr="006345EA">
        <w:t>enchanteur l</w:t>
      </w:r>
      <w:r>
        <w:t>’</w:t>
      </w:r>
      <w:r w:rsidR="006345EA" w:rsidRPr="006345EA">
        <w:t>avait frappée plusieurs fois de son</w:t>
      </w:r>
      <w:r>
        <w:t xml:space="preserve"> </w:t>
      </w:r>
      <w:r w:rsidR="006345EA" w:rsidRPr="006345EA">
        <w:t>épée</w:t>
      </w:r>
      <w:r>
        <w:t xml:space="preserve">. </w:t>
      </w:r>
      <w:r w:rsidR="006345EA" w:rsidRPr="006345EA">
        <w:t>Les touristes s</w:t>
      </w:r>
      <w:r>
        <w:t>’</w:t>
      </w:r>
      <w:r w:rsidR="006345EA" w:rsidRPr="006345EA">
        <w:t>amusent à passer par ces</w:t>
      </w:r>
      <w:r>
        <w:t xml:space="preserve"> </w:t>
      </w:r>
      <w:r w:rsidR="006345EA" w:rsidRPr="006345EA">
        <w:t>couloirs</w:t>
      </w:r>
      <w:r>
        <w:t xml:space="preserve">, </w:t>
      </w:r>
      <w:r w:rsidR="006345EA" w:rsidRPr="006345EA">
        <w:t>si ét</w:t>
      </w:r>
      <w:r w:rsidR="009972AF">
        <w:t>r</w:t>
      </w:r>
      <w:r w:rsidR="006345EA" w:rsidRPr="006345EA">
        <w:t>oits qu</w:t>
      </w:r>
      <w:r>
        <w:t>’</w:t>
      </w:r>
      <w:r w:rsidR="006345EA" w:rsidRPr="006345EA">
        <w:t>à certains points on ne</w:t>
      </w:r>
      <w:r>
        <w:t xml:space="preserve"> </w:t>
      </w:r>
      <w:r w:rsidR="006345EA" w:rsidRPr="006345EA">
        <w:t>peut pas y avancer de front</w:t>
      </w:r>
      <w:r>
        <w:t>.</w:t>
      </w:r>
    </w:p>
    <w:p w14:paraId="7A006C99" w14:textId="77777777" w:rsidR="00573A59" w:rsidRDefault="00573A59" w:rsidP="006345EA">
      <w:r>
        <w:t>— </w:t>
      </w:r>
      <w:r w:rsidR="006345EA" w:rsidRPr="006345EA">
        <w:t>Et ce sont ces couloirs qui se ferment</w:t>
      </w:r>
      <w:r>
        <w:t xml:space="preserve"> ? </w:t>
      </w:r>
      <w:r w:rsidR="006345EA" w:rsidRPr="006345EA">
        <w:t>interrogea Gotho</w:t>
      </w:r>
      <w:r w:rsidR="009972AF">
        <w:t>rn</w:t>
      </w:r>
      <w:r w:rsidR="006345EA" w:rsidRPr="006345EA">
        <w:t xml:space="preserve"> en envoyant sous la table</w:t>
      </w:r>
      <w:r>
        <w:t xml:space="preserve"> </w:t>
      </w:r>
      <w:r w:rsidR="006345EA" w:rsidRPr="006345EA">
        <w:t>un nouveau coup de pied à son compagnon</w:t>
      </w:r>
      <w:r>
        <w:t>.</w:t>
      </w:r>
    </w:p>
    <w:p w14:paraId="7D5313E7" w14:textId="77777777" w:rsidR="00573A59" w:rsidRDefault="00573A59" w:rsidP="006345EA">
      <w:r>
        <w:t>— </w:t>
      </w:r>
      <w:r w:rsidR="006345EA" w:rsidRPr="006345EA">
        <w:t>Justement</w:t>
      </w:r>
      <w:r>
        <w:t xml:space="preserve">, </w:t>
      </w:r>
      <w:r w:rsidR="006345EA" w:rsidRPr="006345EA">
        <w:t>monsieur</w:t>
      </w:r>
      <w:r>
        <w:t xml:space="preserve">. </w:t>
      </w:r>
      <w:r w:rsidR="006345EA" w:rsidRPr="006345EA">
        <w:t>Le phénomène est en concomitance avec de légères secousses</w:t>
      </w:r>
      <w:r>
        <w:t xml:space="preserve"> </w:t>
      </w:r>
      <w:r w:rsidR="006345EA" w:rsidRPr="006345EA">
        <w:t>enregistrées par les sismographes</w:t>
      </w:r>
      <w:r>
        <w:t xml:space="preserve">, </w:t>
      </w:r>
      <w:r w:rsidR="006345EA" w:rsidRPr="006345EA">
        <w:t>dans l</w:t>
      </w:r>
      <w:r>
        <w:t>’</w:t>
      </w:r>
      <w:r w:rsidR="006345EA" w:rsidRPr="006345EA">
        <w:t>Eifel</w:t>
      </w:r>
      <w:r>
        <w:t xml:space="preserve">. </w:t>
      </w:r>
      <w:r w:rsidR="006345EA" w:rsidRPr="006345EA">
        <w:t>Au fond</w:t>
      </w:r>
      <w:r>
        <w:t xml:space="preserve">, </w:t>
      </w:r>
      <w:r w:rsidR="006345EA" w:rsidRPr="006345EA">
        <w:t>rien d</w:t>
      </w:r>
      <w:r>
        <w:t>’</w:t>
      </w:r>
      <w:r w:rsidR="006345EA" w:rsidRPr="006345EA">
        <w:t>étonnant</w:t>
      </w:r>
      <w:r>
        <w:t xml:space="preserve"> ! </w:t>
      </w:r>
      <w:r w:rsidR="006345EA" w:rsidRPr="006345EA">
        <w:t>Le massif si pittoresque de l</w:t>
      </w:r>
      <w:r>
        <w:t>’</w:t>
      </w:r>
      <w:r w:rsidR="006345EA" w:rsidRPr="006345EA">
        <w:t>Eifel cache une zone de volcans</w:t>
      </w:r>
      <w:r>
        <w:t xml:space="preserve">, </w:t>
      </w:r>
      <w:r w:rsidR="006345EA" w:rsidRPr="006345EA">
        <w:t>soi</w:t>
      </w:r>
      <w:r w:rsidR="00A809D2">
        <w:t xml:space="preserve">t </w:t>
      </w:r>
      <w:r w:rsidR="006345EA" w:rsidRPr="006345EA">
        <w:t>d</w:t>
      </w:r>
      <w:r w:rsidR="00A809D2">
        <w:t>is</w:t>
      </w:r>
      <w:r w:rsidR="006345EA" w:rsidRPr="006345EA">
        <w:t>ant éteints</w:t>
      </w:r>
      <w:r>
        <w:t xml:space="preserve">, </w:t>
      </w:r>
      <w:r w:rsidR="006345EA" w:rsidRPr="006345EA">
        <w:t>dont les anciens cratères ont</w:t>
      </w:r>
      <w:r>
        <w:t xml:space="preserve"> </w:t>
      </w:r>
      <w:r w:rsidR="006345EA" w:rsidRPr="006345EA">
        <w:t>formé des lacs</w:t>
      </w:r>
      <w:r>
        <w:t xml:space="preserve">. </w:t>
      </w:r>
      <w:r w:rsidR="006345EA" w:rsidRPr="006345EA">
        <w:t>On dit de beaucoup de volcans</w:t>
      </w:r>
      <w:r>
        <w:t xml:space="preserve"> </w:t>
      </w:r>
      <w:r w:rsidR="006345EA" w:rsidRPr="006345EA">
        <w:t>qu</w:t>
      </w:r>
      <w:r>
        <w:t>’</w:t>
      </w:r>
      <w:r w:rsidR="006345EA" w:rsidRPr="006345EA">
        <w:t>ils sont éteints</w:t>
      </w:r>
      <w:r>
        <w:t xml:space="preserve">, </w:t>
      </w:r>
      <w:r w:rsidR="006345EA" w:rsidRPr="006345EA">
        <w:t>puis</w:t>
      </w:r>
      <w:r>
        <w:t xml:space="preserve">, </w:t>
      </w:r>
      <w:r w:rsidR="006345EA" w:rsidRPr="006345EA">
        <w:t>un beau jour</w:t>
      </w:r>
      <w:r>
        <w:t xml:space="preserve">, </w:t>
      </w:r>
      <w:r w:rsidR="006345EA" w:rsidRPr="006345EA">
        <w:t>ils se</w:t>
      </w:r>
      <w:r>
        <w:t xml:space="preserve"> </w:t>
      </w:r>
      <w:r w:rsidR="006345EA" w:rsidRPr="006345EA">
        <w:t>manifestent</w:t>
      </w:r>
      <w:r>
        <w:t xml:space="preserve">, </w:t>
      </w:r>
      <w:r w:rsidR="006345EA" w:rsidRPr="006345EA">
        <w:t>et souvent de façon désagréable</w:t>
      </w:r>
      <w:r>
        <w:t xml:space="preserve"> ! </w:t>
      </w:r>
      <w:r w:rsidR="006345EA" w:rsidRPr="006345EA">
        <w:t>Or</w:t>
      </w:r>
      <w:r>
        <w:t xml:space="preserve">, </w:t>
      </w:r>
      <w:r w:rsidR="006345EA" w:rsidRPr="006345EA">
        <w:t>depuis jeudi</w:t>
      </w:r>
      <w:r>
        <w:t xml:space="preserve">, </w:t>
      </w:r>
      <w:r w:rsidR="006345EA" w:rsidRPr="006345EA">
        <w:t>les sismographes montrent</w:t>
      </w:r>
      <w:r>
        <w:t xml:space="preserve"> </w:t>
      </w:r>
      <w:r w:rsidR="006345EA" w:rsidRPr="006345EA">
        <w:t>quelque inquiétude</w:t>
      </w:r>
      <w:r>
        <w:t xml:space="preserve">. </w:t>
      </w:r>
      <w:r w:rsidR="006345EA" w:rsidRPr="006345EA">
        <w:t>Et</w:t>
      </w:r>
      <w:r>
        <w:t xml:space="preserve">, </w:t>
      </w:r>
      <w:r w:rsidR="006345EA" w:rsidRPr="006345EA">
        <w:t>il y a trois jours</w:t>
      </w:r>
      <w:r>
        <w:t xml:space="preserve">, </w:t>
      </w:r>
      <w:r w:rsidR="006345EA" w:rsidRPr="006345EA">
        <w:t>j</w:t>
      </w:r>
      <w:r>
        <w:t>’</w:t>
      </w:r>
      <w:r w:rsidR="006345EA" w:rsidRPr="006345EA">
        <w:t>ai</w:t>
      </w:r>
      <w:r>
        <w:t xml:space="preserve"> </w:t>
      </w:r>
      <w:r w:rsidR="006345EA" w:rsidRPr="006345EA">
        <w:t>constaté</w:t>
      </w:r>
      <w:r>
        <w:t xml:space="preserve">, </w:t>
      </w:r>
      <w:r w:rsidR="006345EA" w:rsidRPr="008F1576">
        <w:rPr>
          <w:i/>
          <w:iCs/>
        </w:rPr>
        <w:t>de visu</w:t>
      </w:r>
      <w:r w:rsidRPr="008F1576">
        <w:t xml:space="preserve">, </w:t>
      </w:r>
      <w:r w:rsidR="006345EA" w:rsidRPr="006345EA">
        <w:t>le rapprochement insensible</w:t>
      </w:r>
      <w:r>
        <w:t xml:space="preserve"> </w:t>
      </w:r>
      <w:r w:rsidR="006345EA" w:rsidRPr="006345EA">
        <w:t>des roches</w:t>
      </w:r>
      <w:r>
        <w:t xml:space="preserve">. </w:t>
      </w:r>
      <w:r w:rsidR="006345EA" w:rsidRPr="006345EA">
        <w:t>Une convulsion intérieure les avait</w:t>
      </w:r>
      <w:r>
        <w:t xml:space="preserve"> </w:t>
      </w:r>
      <w:r w:rsidR="006345EA" w:rsidRPr="006345EA">
        <w:t>disjointes</w:t>
      </w:r>
      <w:r>
        <w:t xml:space="preserve"> ; </w:t>
      </w:r>
      <w:r w:rsidR="006345EA" w:rsidRPr="006345EA">
        <w:t>une autre convulsion s</w:t>
      </w:r>
      <w:r>
        <w:t>’</w:t>
      </w:r>
      <w:r w:rsidR="006345EA" w:rsidRPr="006345EA">
        <w:t>emploie à</w:t>
      </w:r>
      <w:r>
        <w:t xml:space="preserve"> </w:t>
      </w:r>
      <w:r w:rsidR="006345EA" w:rsidRPr="006345EA">
        <w:t>les réunir</w:t>
      </w:r>
      <w:r>
        <w:t xml:space="preserve">. </w:t>
      </w:r>
      <w:r w:rsidR="006345EA" w:rsidRPr="006345EA">
        <w:t>J</w:t>
      </w:r>
      <w:r>
        <w:t>’</w:t>
      </w:r>
      <w:r w:rsidR="006345EA" w:rsidRPr="006345EA">
        <w:t>y suis retourné hier</w:t>
      </w:r>
      <w:r>
        <w:t xml:space="preserve">. </w:t>
      </w:r>
      <w:r w:rsidR="006345EA" w:rsidRPr="006345EA">
        <w:t>Le poteau</w:t>
      </w:r>
      <w:r>
        <w:t xml:space="preserve"> </w:t>
      </w:r>
      <w:r w:rsidR="006345EA" w:rsidRPr="006345EA">
        <w:t>qui indique l</w:t>
      </w:r>
      <w:r>
        <w:t>’</w:t>
      </w:r>
      <w:r w:rsidR="006345EA" w:rsidRPr="006345EA">
        <w:t>entrée était déraciné</w:t>
      </w:r>
      <w:r>
        <w:t xml:space="preserve">. </w:t>
      </w:r>
      <w:r w:rsidR="006345EA" w:rsidRPr="006345EA">
        <w:t xml:space="preserve">Il </w:t>
      </w:r>
      <w:r w:rsidR="006345EA" w:rsidRPr="006345EA">
        <w:lastRenderedPageBreak/>
        <w:t>y a encore</w:t>
      </w:r>
      <w:r>
        <w:t xml:space="preserve"> </w:t>
      </w:r>
      <w:r w:rsidR="006345EA" w:rsidRPr="006345EA">
        <w:t>moyen de passer</w:t>
      </w:r>
      <w:r>
        <w:t xml:space="preserve">, </w:t>
      </w:r>
      <w:r w:rsidR="006345EA" w:rsidRPr="006345EA">
        <w:t>mais</w:t>
      </w:r>
      <w:r>
        <w:t xml:space="preserve">, </w:t>
      </w:r>
      <w:r w:rsidR="006345EA" w:rsidRPr="006345EA">
        <w:t>demain</w:t>
      </w:r>
      <w:r>
        <w:t xml:space="preserve">, </w:t>
      </w:r>
      <w:r w:rsidR="006345EA" w:rsidRPr="006345EA">
        <w:t>le malheureux</w:t>
      </w:r>
      <w:r>
        <w:t xml:space="preserve"> </w:t>
      </w:r>
      <w:r w:rsidR="006345EA" w:rsidRPr="006345EA">
        <w:t>qui s</w:t>
      </w:r>
      <w:r>
        <w:t>’</w:t>
      </w:r>
      <w:r w:rsidR="006345EA" w:rsidRPr="006345EA">
        <w:t>y endormirait serait sans doute aplati</w:t>
      </w:r>
      <w:r>
        <w:t xml:space="preserve"> </w:t>
      </w:r>
      <w:r w:rsidR="006345EA" w:rsidRPr="006345EA">
        <w:t>comme une galette</w:t>
      </w:r>
      <w:r>
        <w:t>.</w:t>
      </w:r>
    </w:p>
    <w:p w14:paraId="772F7B87" w14:textId="77777777" w:rsidR="00573A59" w:rsidRDefault="00573A59" w:rsidP="006345EA">
      <w:r>
        <w:t>— </w:t>
      </w:r>
      <w:r w:rsidR="006345EA" w:rsidRPr="006345EA">
        <w:t>Oui</w:t>
      </w:r>
      <w:r>
        <w:t xml:space="preserve">, </w:t>
      </w:r>
      <w:r w:rsidR="006345EA" w:rsidRPr="006345EA">
        <w:t>le malheureux</w:t>
      </w:r>
      <w:r>
        <w:t xml:space="preserve">… </w:t>
      </w:r>
      <w:r w:rsidR="006345EA" w:rsidRPr="006345EA">
        <w:t>articula Gothorn</w:t>
      </w:r>
      <w:r>
        <w:t xml:space="preserve">, </w:t>
      </w:r>
      <w:r w:rsidR="006345EA" w:rsidRPr="006345EA">
        <w:t>qui regardait vers la fenêtre</w:t>
      </w:r>
      <w:r>
        <w:t>.</w:t>
      </w:r>
    </w:p>
    <w:p w14:paraId="73A2D88F" w14:textId="77777777" w:rsidR="00573A59" w:rsidRDefault="00573A59" w:rsidP="006345EA">
      <w:r>
        <w:t>— </w:t>
      </w:r>
      <w:r w:rsidR="006345EA" w:rsidRPr="006345EA">
        <w:t>Vous y retournerez</w:t>
      </w:r>
      <w:r>
        <w:t xml:space="preserve"> ? </w:t>
      </w:r>
      <w:r w:rsidR="006345EA" w:rsidRPr="006345EA">
        <w:t>questionna-t-il soudain</w:t>
      </w:r>
      <w:r>
        <w:t>.</w:t>
      </w:r>
    </w:p>
    <w:p w14:paraId="495AE327" w14:textId="77777777" w:rsidR="00573A59" w:rsidRDefault="00573A59" w:rsidP="006345EA">
      <w:r>
        <w:t>— </w:t>
      </w:r>
      <w:r w:rsidR="006345EA" w:rsidRPr="006345EA">
        <w:t>Non</w:t>
      </w:r>
      <w:r w:rsidR="00C43483">
        <w:t xml:space="preserve">, </w:t>
      </w:r>
      <w:r w:rsidR="006345EA" w:rsidRPr="006345EA">
        <w:t>monsieur</w:t>
      </w:r>
      <w:r>
        <w:t xml:space="preserve">, </w:t>
      </w:r>
      <w:r w:rsidR="006345EA" w:rsidRPr="006345EA">
        <w:t>et je le regrette fort</w:t>
      </w:r>
      <w:r>
        <w:t xml:space="preserve"> ! </w:t>
      </w:r>
      <w:r w:rsidR="006345EA" w:rsidRPr="006345EA">
        <w:t>Mais je dois me rendre à Vianden</w:t>
      </w:r>
      <w:r>
        <w:t xml:space="preserve">. </w:t>
      </w:r>
      <w:r w:rsidR="006345EA" w:rsidRPr="006345EA">
        <w:t>Ordre de mes</w:t>
      </w:r>
      <w:r>
        <w:t xml:space="preserve"> </w:t>
      </w:r>
      <w:r w:rsidR="006345EA" w:rsidRPr="006345EA">
        <w:t>supérieurs</w:t>
      </w:r>
      <w:r>
        <w:t>…</w:t>
      </w:r>
    </w:p>
    <w:p w14:paraId="3EC93D17" w14:textId="77777777" w:rsidR="00573A59" w:rsidRDefault="00573A59" w:rsidP="006345EA">
      <w:r>
        <w:t>— </w:t>
      </w:r>
      <w:r w:rsidR="006345EA" w:rsidRPr="006345EA">
        <w:t>D</w:t>
      </w:r>
      <w:r>
        <w:t>’</w:t>
      </w:r>
      <w:r w:rsidR="006345EA" w:rsidRPr="006345EA">
        <w:t>ailleurs</w:t>
      </w:r>
      <w:r>
        <w:t xml:space="preserve">, </w:t>
      </w:r>
      <w:r w:rsidR="006345EA" w:rsidRPr="006345EA">
        <w:t>il vous reste une consolation</w:t>
      </w:r>
      <w:r>
        <w:t xml:space="preserve">. </w:t>
      </w:r>
      <w:r w:rsidR="006345EA" w:rsidRPr="006345EA">
        <w:t>L</w:t>
      </w:r>
      <w:r>
        <w:t>’</w:t>
      </w:r>
      <w:r w:rsidR="006345EA" w:rsidRPr="006345EA">
        <w:t>étrange poussée sismique va peut-être s</w:t>
      </w:r>
      <w:r>
        <w:t>’</w:t>
      </w:r>
      <w:r w:rsidR="006345EA" w:rsidRPr="006345EA">
        <w:t>arrêter</w:t>
      </w:r>
      <w:r>
        <w:t>.</w:t>
      </w:r>
    </w:p>
    <w:p w14:paraId="493960BD" w14:textId="77777777" w:rsidR="00573A59" w:rsidRDefault="00573A59" w:rsidP="006345EA">
      <w:r>
        <w:t>— </w:t>
      </w:r>
      <w:r w:rsidR="006345EA" w:rsidRPr="006345EA">
        <w:t>Il faudrait évidemment l</w:t>
      </w:r>
      <w:r>
        <w:t>’</w:t>
      </w:r>
      <w:r w:rsidR="006345EA" w:rsidRPr="006345EA">
        <w:t>espérer pour l</w:t>
      </w:r>
      <w:r>
        <w:t>’</w:t>
      </w:r>
      <w:r w:rsidR="006345EA" w:rsidRPr="006345EA">
        <w:t>attrait du pays</w:t>
      </w:r>
      <w:r>
        <w:t xml:space="preserve">, </w:t>
      </w:r>
      <w:r w:rsidR="006345EA" w:rsidRPr="006345EA">
        <w:t>dont les curiosités naturelles</w:t>
      </w:r>
      <w:r>
        <w:t xml:space="preserve"> </w:t>
      </w:r>
      <w:r w:rsidR="006345EA" w:rsidRPr="006345EA">
        <w:t>forment une grande source de prospérité</w:t>
      </w:r>
      <w:r>
        <w:t xml:space="preserve">. </w:t>
      </w:r>
      <w:r w:rsidR="006345EA" w:rsidRPr="006345EA">
        <w:t>Mais</w:t>
      </w:r>
      <w:r>
        <w:t xml:space="preserve"> </w:t>
      </w:r>
      <w:r w:rsidR="006345EA" w:rsidRPr="006345EA">
        <w:t>je suis certain du contraire</w:t>
      </w:r>
      <w:r>
        <w:t xml:space="preserve">. </w:t>
      </w:r>
      <w:r w:rsidR="006345EA" w:rsidRPr="006345EA">
        <w:t>S</w:t>
      </w:r>
      <w:r>
        <w:t>’</w:t>
      </w:r>
      <w:r w:rsidR="006345EA" w:rsidRPr="006345EA">
        <w:t>il faut en croire</w:t>
      </w:r>
      <w:r>
        <w:t xml:space="preserve"> </w:t>
      </w:r>
      <w:r w:rsidR="006345EA" w:rsidRPr="006345EA">
        <w:t>les appareils enregistreurs</w:t>
      </w:r>
      <w:r>
        <w:t xml:space="preserve">, </w:t>
      </w:r>
      <w:r w:rsidR="006345EA" w:rsidRPr="006345EA">
        <w:t>la crise intérieure</w:t>
      </w:r>
      <w:r>
        <w:t xml:space="preserve"> </w:t>
      </w:r>
      <w:r w:rsidR="006345EA" w:rsidRPr="006345EA">
        <w:t>que subit la région sans s</w:t>
      </w:r>
      <w:r>
        <w:t>’</w:t>
      </w:r>
      <w:r w:rsidR="006345EA" w:rsidRPr="006345EA">
        <w:t>en apercevoir est profonde</w:t>
      </w:r>
      <w:r>
        <w:t xml:space="preserve">… </w:t>
      </w:r>
      <w:r w:rsidR="006345EA" w:rsidRPr="006345EA">
        <w:t>profonde</w:t>
      </w:r>
      <w:r>
        <w:t>…</w:t>
      </w:r>
    </w:p>
    <w:p w14:paraId="39411425" w14:textId="77777777" w:rsidR="00573A59" w:rsidRDefault="00573A59" w:rsidP="006345EA">
      <w:r>
        <w:t>— </w:t>
      </w:r>
      <w:r w:rsidR="006345EA" w:rsidRPr="006345EA">
        <w:t>C</w:t>
      </w:r>
      <w:r>
        <w:t>’</w:t>
      </w:r>
      <w:r w:rsidR="006345EA" w:rsidRPr="006345EA">
        <w:t>est surprenant</w:t>
      </w:r>
      <w:r>
        <w:t xml:space="preserve">, </w:t>
      </w:r>
      <w:r w:rsidR="006345EA" w:rsidRPr="006345EA">
        <w:t>en effet</w:t>
      </w:r>
      <w:r>
        <w:t xml:space="preserve">, </w:t>
      </w:r>
      <w:r w:rsidR="006345EA" w:rsidRPr="006345EA">
        <w:t>monsieur le curé</w:t>
      </w:r>
      <w:r>
        <w:t xml:space="preserve">. </w:t>
      </w:r>
      <w:r w:rsidR="006345EA" w:rsidRPr="006345EA">
        <w:t>Et nous irons voir ça</w:t>
      </w:r>
      <w:r>
        <w:t xml:space="preserve">… </w:t>
      </w:r>
      <w:r w:rsidR="006345EA" w:rsidRPr="006345EA">
        <w:t>En regrettant de</w:t>
      </w:r>
      <w:r>
        <w:t xml:space="preserve"> </w:t>
      </w:r>
      <w:r w:rsidR="006345EA" w:rsidRPr="006345EA">
        <w:t>ne pas vous avoir pour guide</w:t>
      </w:r>
      <w:r>
        <w:t xml:space="preserve">… </w:t>
      </w:r>
      <w:r w:rsidR="006345EA" w:rsidRPr="006345EA">
        <w:t>Vous reverrons-nous ce soir</w:t>
      </w:r>
      <w:r>
        <w:t> ?</w:t>
      </w:r>
    </w:p>
    <w:p w14:paraId="10AE8EFC" w14:textId="77777777" w:rsidR="00573A59" w:rsidRDefault="00573A59" w:rsidP="006345EA">
      <w:r>
        <w:t>— </w:t>
      </w:r>
      <w:r w:rsidR="006345EA" w:rsidRPr="006345EA">
        <w:t>Hélas</w:t>
      </w:r>
      <w:r>
        <w:t xml:space="preserve"> ! </w:t>
      </w:r>
      <w:r w:rsidR="006345EA" w:rsidRPr="006345EA">
        <w:t>Dans une heure</w:t>
      </w:r>
      <w:r>
        <w:t xml:space="preserve">, </w:t>
      </w:r>
      <w:r w:rsidR="006345EA" w:rsidRPr="006345EA">
        <w:t>je prends le train pour Diekirsch</w:t>
      </w:r>
      <w:r>
        <w:t>.</w:t>
      </w:r>
    </w:p>
    <w:p w14:paraId="13B00E39" w14:textId="77777777" w:rsidR="00573A59" w:rsidRDefault="006345EA" w:rsidP="008D7430">
      <w:r w:rsidRPr="006345EA">
        <w:t>Gothorn se leva et prit congé avec son complice</w:t>
      </w:r>
      <w:r w:rsidR="00573A59">
        <w:t>.</w:t>
      </w:r>
    </w:p>
    <w:p w14:paraId="641E6EC8" w14:textId="77777777" w:rsidR="00573A59" w:rsidRDefault="00573A59" w:rsidP="006345EA">
      <w:r>
        <w:t>— </w:t>
      </w:r>
      <w:r w:rsidR="006345EA" w:rsidRPr="006345EA">
        <w:t>Enfin</w:t>
      </w:r>
      <w:r>
        <w:t xml:space="preserve">, </w:t>
      </w:r>
      <w:r w:rsidR="006345EA" w:rsidRPr="006345EA">
        <w:t>demanda Holbeck</w:t>
      </w:r>
      <w:r>
        <w:t xml:space="preserve">, </w:t>
      </w:r>
      <w:r w:rsidR="006345EA" w:rsidRPr="006345EA">
        <w:t xml:space="preserve">me </w:t>
      </w:r>
      <w:r w:rsidR="008D7430">
        <w:t xml:space="preserve">diras-tu </w:t>
      </w:r>
      <w:r w:rsidR="006345EA" w:rsidRPr="006345EA">
        <w:t>pourquoi tu as fait parler ce vieux</w:t>
      </w:r>
      <w:r>
        <w:t xml:space="preserve"> </w:t>
      </w:r>
      <w:r w:rsidR="006345EA" w:rsidRPr="006345EA">
        <w:t>fou</w:t>
      </w:r>
      <w:r>
        <w:t> ?</w:t>
      </w:r>
    </w:p>
    <w:p w14:paraId="7E8CD2D5" w14:textId="77777777" w:rsidR="00573A59" w:rsidRDefault="006345EA" w:rsidP="006345EA">
      <w:r w:rsidRPr="006345EA">
        <w:t>Gothorn ne répondit que lorsque la porte de sa chambre fut refermée</w:t>
      </w:r>
      <w:r w:rsidR="00573A59">
        <w:t>.</w:t>
      </w:r>
    </w:p>
    <w:p w14:paraId="7B812FF5" w14:textId="77777777" w:rsidR="00573A59" w:rsidRDefault="00573A59" w:rsidP="006345EA">
      <w:r>
        <w:t>— </w:t>
      </w:r>
      <w:r w:rsidR="006345EA" w:rsidRPr="006345EA">
        <w:t>Si tout va bien</w:t>
      </w:r>
      <w:r>
        <w:t xml:space="preserve">, </w:t>
      </w:r>
      <w:r w:rsidR="006345EA" w:rsidRPr="006345EA">
        <w:t>fit-il en accentuant ses paroles d</w:t>
      </w:r>
      <w:r>
        <w:t>’</w:t>
      </w:r>
      <w:r w:rsidR="006345EA" w:rsidRPr="006345EA">
        <w:t>un sourire de côté qui était sinistre</w:t>
      </w:r>
      <w:r>
        <w:t xml:space="preserve">, </w:t>
      </w:r>
      <w:r w:rsidR="006345EA" w:rsidRPr="006345EA">
        <w:t>si tout va bien</w:t>
      </w:r>
      <w:r>
        <w:t xml:space="preserve">, </w:t>
      </w:r>
      <w:r w:rsidR="006345EA" w:rsidRPr="006345EA">
        <w:t>je prépare</w:t>
      </w:r>
      <w:r>
        <w:t xml:space="preserve"> </w:t>
      </w:r>
      <w:r w:rsidR="006345EA" w:rsidRPr="006345EA">
        <w:t xml:space="preserve">à </w:t>
      </w:r>
      <w:r w:rsidR="006345EA" w:rsidRPr="006345EA">
        <w:lastRenderedPageBreak/>
        <w:t>ce héros d</w:t>
      </w:r>
      <w:r w:rsidR="00FF6951">
        <w:t>e</w:t>
      </w:r>
      <w:r w:rsidR="006345EA" w:rsidRPr="006345EA">
        <w:t xml:space="preserve"> l</w:t>
      </w:r>
      <w:r>
        <w:t>’</w:t>
      </w:r>
      <w:r w:rsidR="006345EA" w:rsidRPr="006345EA">
        <w:t>aviation</w:t>
      </w:r>
      <w:r>
        <w:t xml:space="preserve"> </w:t>
      </w:r>
      <w:r w:rsidR="006345EA" w:rsidRPr="006345EA">
        <w:t>française un mausolée naturel</w:t>
      </w:r>
      <w:r>
        <w:t xml:space="preserve">, </w:t>
      </w:r>
      <w:r w:rsidR="006345EA" w:rsidRPr="006345EA">
        <w:t>pour</w:t>
      </w:r>
      <w:r>
        <w:t xml:space="preserve"> </w:t>
      </w:r>
      <w:r w:rsidR="006345EA" w:rsidRPr="006345EA">
        <w:t>lequel on ne réclamera jamais rien à</w:t>
      </w:r>
      <w:r>
        <w:t xml:space="preserve"> </w:t>
      </w:r>
      <w:r w:rsidR="006345EA" w:rsidRPr="006345EA">
        <w:t>sa famille</w:t>
      </w:r>
      <w:r>
        <w:t>.</w:t>
      </w:r>
    </w:p>
    <w:p w14:paraId="2619D081" w14:textId="77777777" w:rsidR="006345EA" w:rsidRPr="008B1F88" w:rsidRDefault="006345EA" w:rsidP="008D7430">
      <w:pPr>
        <w:pStyle w:val="Titre1"/>
      </w:pPr>
      <w:bookmarkStart w:id="4" w:name="_Toc197464168"/>
      <w:r w:rsidRPr="008B1F88">
        <w:lastRenderedPageBreak/>
        <w:t>III</w:t>
      </w:r>
      <w:bookmarkEnd w:id="4"/>
    </w:p>
    <w:p w14:paraId="47609A23" w14:textId="77777777" w:rsidR="00573A59" w:rsidRDefault="00573A59" w:rsidP="006345EA">
      <w:r>
        <w:t>— </w:t>
      </w:r>
      <w:r w:rsidR="006345EA" w:rsidRPr="006345EA">
        <w:t>Avant tout</w:t>
      </w:r>
      <w:r>
        <w:t xml:space="preserve">, </w:t>
      </w:r>
      <w:r w:rsidR="006345EA" w:rsidRPr="006345EA">
        <w:t>il me faut</w:t>
      </w:r>
      <w:r>
        <w:t xml:space="preserve"> </w:t>
      </w:r>
      <w:r w:rsidR="006345EA" w:rsidRPr="006345EA">
        <w:t>la pierre de</w:t>
      </w:r>
      <w:r>
        <w:t xml:space="preserve"> </w:t>
      </w:r>
      <w:r w:rsidR="006345EA" w:rsidRPr="006345EA">
        <w:t>l</w:t>
      </w:r>
      <w:r>
        <w:t>’</w:t>
      </w:r>
      <w:r w:rsidR="006345EA" w:rsidRPr="006345EA">
        <w:t>église sur laquelle est gravée l</w:t>
      </w:r>
      <w:r>
        <w:t>’</w:t>
      </w:r>
      <w:r w:rsidR="006345EA" w:rsidRPr="006345EA">
        <w:t>indication de la cachette</w:t>
      </w:r>
      <w:r>
        <w:t xml:space="preserve">, </w:t>
      </w:r>
      <w:r w:rsidR="006345EA" w:rsidRPr="006345EA">
        <w:t xml:space="preserve">dit Edmond à </w:t>
      </w:r>
      <w:r w:rsidR="006345EA" w:rsidRPr="008B1F88">
        <w:t>Ali</w:t>
      </w:r>
      <w:r>
        <w:t>.</w:t>
      </w:r>
    </w:p>
    <w:p w14:paraId="6006102C" w14:textId="77777777" w:rsidR="00573A59" w:rsidRDefault="00573A59" w:rsidP="008D7430">
      <w:r>
        <w:t>— </w:t>
      </w:r>
      <w:r w:rsidR="006345EA" w:rsidRPr="006345EA">
        <w:t>Je crois que</w:t>
      </w:r>
      <w:r>
        <w:t xml:space="preserve"> </w:t>
      </w:r>
      <w:r w:rsidR="008D7430" w:rsidRPr="006345EA">
        <w:t>l</w:t>
      </w:r>
      <w:r w:rsidR="008D7430">
        <w:t>’</w:t>
      </w:r>
      <w:r w:rsidR="008D7430" w:rsidRPr="006345EA">
        <w:t xml:space="preserve">heure </w:t>
      </w:r>
      <w:r w:rsidR="006345EA" w:rsidRPr="006345EA">
        <w:t>nous</w:t>
      </w:r>
      <w:r>
        <w:t xml:space="preserve"> </w:t>
      </w:r>
      <w:r w:rsidR="008D7430" w:rsidRPr="006345EA">
        <w:t>serait</w:t>
      </w:r>
      <w:r w:rsidR="008D7430">
        <w:t xml:space="preserve"> </w:t>
      </w:r>
      <w:r w:rsidR="006345EA" w:rsidRPr="006345EA">
        <w:t>assez</w:t>
      </w:r>
      <w:r w:rsidR="008D7430">
        <w:t xml:space="preserve"> </w:t>
      </w:r>
      <w:r w:rsidR="006345EA" w:rsidRPr="006345EA">
        <w:t>favorable</w:t>
      </w:r>
      <w:r>
        <w:t xml:space="preserve">, </w:t>
      </w:r>
      <w:r w:rsidR="006345EA" w:rsidRPr="006345EA">
        <w:t>capitaine</w:t>
      </w:r>
      <w:r>
        <w:t xml:space="preserve">, </w:t>
      </w:r>
      <w:r w:rsidR="006345EA" w:rsidRPr="006345EA">
        <w:t>répondit le Marocain qui parlait fort correctement notre langue</w:t>
      </w:r>
      <w:r>
        <w:t xml:space="preserve">. </w:t>
      </w:r>
      <w:r w:rsidR="006345EA" w:rsidRPr="006345EA">
        <w:t>Mais qu</w:t>
      </w:r>
      <w:r>
        <w:t>’</w:t>
      </w:r>
      <w:r w:rsidR="006345EA" w:rsidRPr="006345EA">
        <w:t>emporterez-vous pour envelopper la pierre</w:t>
      </w:r>
      <w:r>
        <w:t> ?</w:t>
      </w:r>
    </w:p>
    <w:p w14:paraId="63A7518E" w14:textId="77777777" w:rsidR="00573A59" w:rsidRDefault="00573A59" w:rsidP="006345EA">
      <w:r>
        <w:t>— </w:t>
      </w:r>
      <w:r w:rsidR="006345EA" w:rsidRPr="006345EA">
        <w:t>Eh</w:t>
      </w:r>
      <w:r>
        <w:t xml:space="preserve"> ! </w:t>
      </w:r>
      <w:r w:rsidR="006345EA" w:rsidRPr="006345EA">
        <w:t>crois-tu donc que j</w:t>
      </w:r>
      <w:r>
        <w:t>’</w:t>
      </w:r>
      <w:r w:rsidR="006345EA" w:rsidRPr="006345EA">
        <w:t>aie oublié une précaution</w:t>
      </w:r>
      <w:r>
        <w:t xml:space="preserve"> ?… </w:t>
      </w:r>
      <w:r w:rsidR="006345EA" w:rsidRPr="006345EA">
        <w:t>Cette toile cirée</w:t>
      </w:r>
      <w:r>
        <w:t xml:space="preserve">, </w:t>
      </w:r>
      <w:r w:rsidR="006345EA" w:rsidRPr="006345EA">
        <w:t>cette corde</w:t>
      </w:r>
      <w:r>
        <w:t xml:space="preserve">… </w:t>
      </w:r>
      <w:r w:rsidR="006345EA" w:rsidRPr="006345EA">
        <w:t>J</w:t>
      </w:r>
      <w:r>
        <w:t>’</w:t>
      </w:r>
      <w:r w:rsidR="006345EA" w:rsidRPr="006345EA">
        <w:t>espère que ce ne sera pas un bloc d</w:t>
      </w:r>
      <w:r>
        <w:t>’</w:t>
      </w:r>
      <w:r w:rsidR="006345EA" w:rsidRPr="006345EA">
        <w:t>un mètre</w:t>
      </w:r>
      <w:r>
        <w:t>…</w:t>
      </w:r>
    </w:p>
    <w:p w14:paraId="24F0B22B" w14:textId="77777777" w:rsidR="00573A59" w:rsidRDefault="00573A59" w:rsidP="006345EA">
      <w:r>
        <w:t>—</w:t>
      </w:r>
      <w:r w:rsidR="008D7430">
        <w:t> </w:t>
      </w:r>
      <w:r w:rsidR="006345EA" w:rsidRPr="006345EA">
        <w:t>Et que</w:t>
      </w:r>
      <w:r>
        <w:t xml:space="preserve">, </w:t>
      </w:r>
      <w:r w:rsidR="006345EA" w:rsidRPr="006345EA">
        <w:t>pour l</w:t>
      </w:r>
      <w:r>
        <w:t>’</w:t>
      </w:r>
      <w:r w:rsidR="006345EA" w:rsidRPr="006345EA">
        <w:t>enlever</w:t>
      </w:r>
      <w:r>
        <w:t xml:space="preserve">, </w:t>
      </w:r>
      <w:r w:rsidR="006345EA" w:rsidRPr="006345EA">
        <w:t>vous ne devrez pas requ</w:t>
      </w:r>
      <w:r w:rsidR="006345EA" w:rsidRPr="006345EA">
        <w:rPr>
          <w:rFonts w:cs="Amasis30"/>
        </w:rPr>
        <w:t>é</w:t>
      </w:r>
      <w:r w:rsidR="006345EA" w:rsidRPr="006345EA">
        <w:t>rir l</w:t>
      </w:r>
      <w:r>
        <w:t>’</w:t>
      </w:r>
      <w:r w:rsidR="006345EA" w:rsidRPr="006345EA">
        <w:t>architecte municipal</w:t>
      </w:r>
      <w:r>
        <w:t> !</w:t>
      </w:r>
    </w:p>
    <w:p w14:paraId="40EFDF95" w14:textId="77777777" w:rsidR="00573A59" w:rsidRDefault="006345EA" w:rsidP="006345EA">
      <w:r w:rsidRPr="006345EA">
        <w:t>Tout en bavardant</w:t>
      </w:r>
      <w:r w:rsidR="00573A59">
        <w:t xml:space="preserve">, </w:t>
      </w:r>
      <w:r w:rsidRPr="006345EA">
        <w:t>les deux amis se dirigeaient vers l</w:t>
      </w:r>
      <w:r w:rsidR="00573A59">
        <w:t>’</w:t>
      </w:r>
      <w:r w:rsidRPr="006345EA">
        <w:t>église</w:t>
      </w:r>
      <w:r w:rsidR="00573A59">
        <w:t xml:space="preserve">. </w:t>
      </w:r>
      <w:r w:rsidRPr="006345EA">
        <w:t>Pittoresquement juchée sur une haute butte</w:t>
      </w:r>
      <w:r w:rsidR="00573A59">
        <w:t xml:space="preserve">, </w:t>
      </w:r>
      <w:r w:rsidRPr="006345EA">
        <w:t>cachée par les constructions et les murs où pendent des cascades de</w:t>
      </w:r>
      <w:r w:rsidR="00573A59">
        <w:t xml:space="preserve"> </w:t>
      </w:r>
      <w:r w:rsidRPr="006345EA">
        <w:t>feuillage</w:t>
      </w:r>
      <w:r w:rsidR="00573A59">
        <w:t xml:space="preserve">, </w:t>
      </w:r>
      <w:r w:rsidRPr="006345EA">
        <w:t>elle ne montre aux habitants que ses</w:t>
      </w:r>
      <w:r w:rsidR="00573A59">
        <w:t xml:space="preserve"> </w:t>
      </w:r>
      <w:r w:rsidRPr="006345EA">
        <w:t>tours pointues</w:t>
      </w:r>
      <w:r w:rsidR="00573A59">
        <w:t xml:space="preserve">. </w:t>
      </w:r>
      <w:r w:rsidRPr="006345EA">
        <w:t>Pour jouir de sa simplicité</w:t>
      </w:r>
      <w:r w:rsidR="00573A59">
        <w:t xml:space="preserve"> </w:t>
      </w:r>
      <w:r w:rsidRPr="006345EA">
        <w:t>romane</w:t>
      </w:r>
      <w:r w:rsidR="00573A59">
        <w:t xml:space="preserve">, </w:t>
      </w:r>
      <w:r w:rsidRPr="006345EA">
        <w:t>il faut gravir un raidillon d</w:t>
      </w:r>
      <w:r w:rsidR="00573A59">
        <w:t>’</w:t>
      </w:r>
      <w:r w:rsidRPr="006345EA">
        <w:t>une</w:t>
      </w:r>
      <w:r w:rsidR="00573A59">
        <w:t xml:space="preserve"> </w:t>
      </w:r>
      <w:r w:rsidRPr="006345EA">
        <w:t>soixantaine d</w:t>
      </w:r>
      <w:r w:rsidR="00B6697D">
        <w:t xml:space="preserve">e </w:t>
      </w:r>
      <w:r w:rsidRPr="006345EA">
        <w:t>march</w:t>
      </w:r>
      <w:r w:rsidR="00B6697D">
        <w:t>e</w:t>
      </w:r>
      <w:r w:rsidRPr="006345EA">
        <w:t>s</w:t>
      </w:r>
      <w:r w:rsidR="00573A59">
        <w:t xml:space="preserve">, </w:t>
      </w:r>
      <w:r w:rsidRPr="006345EA">
        <w:t>qui aboutit à une petite</w:t>
      </w:r>
      <w:r w:rsidR="00573A59">
        <w:t xml:space="preserve"> </w:t>
      </w:r>
      <w:r w:rsidRPr="006345EA">
        <w:t>terrasse entourée d</w:t>
      </w:r>
      <w:r w:rsidR="00573A59">
        <w:t>’</w:t>
      </w:r>
      <w:r w:rsidRPr="006345EA">
        <w:t>un parapet</w:t>
      </w:r>
      <w:r w:rsidR="00573A59">
        <w:t>.</w:t>
      </w:r>
    </w:p>
    <w:p w14:paraId="4D61274D" w14:textId="77777777" w:rsidR="00573A59" w:rsidRDefault="006345EA" w:rsidP="006345EA">
      <w:r w:rsidRPr="006345EA">
        <w:t>Après le déjeuner</w:t>
      </w:r>
      <w:r w:rsidR="00573A59">
        <w:t xml:space="preserve">, </w:t>
      </w:r>
      <w:r w:rsidRPr="006345EA">
        <w:t>Edmond escomptait bien que cette terrasse serait déserte</w:t>
      </w:r>
      <w:r w:rsidR="00573A59">
        <w:t xml:space="preserve">. </w:t>
      </w:r>
      <w:r w:rsidRPr="006345EA">
        <w:t>Mais une</w:t>
      </w:r>
      <w:r w:rsidR="00573A59">
        <w:t xml:space="preserve"> </w:t>
      </w:r>
      <w:r w:rsidRPr="006345EA">
        <w:t>femme y tricotait</w:t>
      </w:r>
      <w:r w:rsidR="00573A59">
        <w:t xml:space="preserve">, </w:t>
      </w:r>
      <w:r w:rsidRPr="006345EA">
        <w:t>en surveillant des enfants</w:t>
      </w:r>
      <w:r w:rsidR="00573A59">
        <w:t>.</w:t>
      </w:r>
    </w:p>
    <w:p w14:paraId="232D9C73" w14:textId="77777777" w:rsidR="00B6697D" w:rsidRDefault="00573A59" w:rsidP="006345EA">
      <w:r>
        <w:t>— </w:t>
      </w:r>
      <w:r w:rsidR="006345EA" w:rsidRPr="006345EA">
        <w:t>Voilà bien notre chance</w:t>
      </w:r>
      <w:r>
        <w:t xml:space="preserve"> ! </w:t>
      </w:r>
      <w:r w:rsidR="006345EA" w:rsidRPr="006345EA">
        <w:t>murmura Garnet</w:t>
      </w:r>
      <w:r>
        <w:t>.</w:t>
      </w:r>
    </w:p>
    <w:p w14:paraId="27D7BBB3" w14:textId="77777777" w:rsidR="00573A59" w:rsidRDefault="00B6697D" w:rsidP="006345EA">
      <w:r w:rsidRPr="008B1F88">
        <w:t>—</w:t>
      </w:r>
      <w:r w:rsidR="00C907B0" w:rsidRPr="008B1F88">
        <w:t> </w:t>
      </w:r>
      <w:r w:rsidR="006345EA" w:rsidRPr="006345EA">
        <w:t>Que faire</w:t>
      </w:r>
      <w:r w:rsidR="00573A59">
        <w:t xml:space="preserve">, </w:t>
      </w:r>
      <w:r w:rsidR="006345EA" w:rsidRPr="006345EA">
        <w:t>capitaine</w:t>
      </w:r>
      <w:r w:rsidR="00573A59">
        <w:t> ?</w:t>
      </w:r>
    </w:p>
    <w:p w14:paraId="1A48864A" w14:textId="77777777" w:rsidR="00573A59" w:rsidRDefault="00573A59" w:rsidP="006345EA">
      <w:r>
        <w:t>— </w:t>
      </w:r>
      <w:r w:rsidR="006345EA" w:rsidRPr="006345EA">
        <w:t>Attendre</w:t>
      </w:r>
      <w:r>
        <w:t xml:space="preserve">, </w:t>
      </w:r>
      <w:r w:rsidR="006345EA" w:rsidRPr="006345EA">
        <w:t>parbleu</w:t>
      </w:r>
      <w:r>
        <w:t xml:space="preserve"> ! </w:t>
      </w:r>
      <w:r w:rsidR="006345EA" w:rsidRPr="006345EA">
        <w:t>Elle se fatiguera avant nous</w:t>
      </w:r>
      <w:r>
        <w:t>.</w:t>
      </w:r>
    </w:p>
    <w:p w14:paraId="6B548A90" w14:textId="77777777" w:rsidR="00573A59" w:rsidRDefault="00573A59" w:rsidP="006345EA">
      <w:r>
        <w:lastRenderedPageBreak/>
        <w:t>— </w:t>
      </w:r>
      <w:r w:rsidR="006345EA" w:rsidRPr="006345EA">
        <w:t>Nous pourrions toujours repérer la pierre</w:t>
      </w:r>
      <w:r>
        <w:t xml:space="preserve">, </w:t>
      </w:r>
      <w:r w:rsidR="006345EA" w:rsidRPr="006345EA">
        <w:t>et peut-être la marquer d</w:t>
      </w:r>
      <w:r>
        <w:t>’</w:t>
      </w:r>
      <w:r w:rsidR="006345EA" w:rsidRPr="006345EA">
        <w:t>un coup de crayon</w:t>
      </w:r>
      <w:r>
        <w:t xml:space="preserve">, </w:t>
      </w:r>
      <w:r w:rsidR="006345EA" w:rsidRPr="006345EA">
        <w:t>afin de ne plus perdre une seconde</w:t>
      </w:r>
      <w:r>
        <w:t xml:space="preserve">, </w:t>
      </w:r>
      <w:r w:rsidR="006345EA" w:rsidRPr="006345EA">
        <w:t>quand le</w:t>
      </w:r>
      <w:r>
        <w:t xml:space="preserve"> </w:t>
      </w:r>
      <w:r w:rsidR="006345EA" w:rsidRPr="006345EA">
        <w:t>moment sera favorable</w:t>
      </w:r>
      <w:r>
        <w:t>.</w:t>
      </w:r>
    </w:p>
    <w:p w14:paraId="2554B3AB" w14:textId="77777777" w:rsidR="00573A59" w:rsidRDefault="00573A59" w:rsidP="006345EA">
      <w:r>
        <w:t>— </w:t>
      </w:r>
      <w:r w:rsidR="006345EA" w:rsidRPr="006345EA">
        <w:t>Tu feras ton chemin</w:t>
      </w:r>
      <w:r>
        <w:t xml:space="preserve">, </w:t>
      </w:r>
      <w:r w:rsidR="006345EA" w:rsidRPr="008B1F88">
        <w:t>Ali</w:t>
      </w:r>
      <w:r>
        <w:t xml:space="preserve"> !… </w:t>
      </w:r>
      <w:r w:rsidR="006345EA" w:rsidRPr="006345EA">
        <w:t>Regardons de loin</w:t>
      </w:r>
      <w:r>
        <w:t xml:space="preserve">, </w:t>
      </w:r>
      <w:r w:rsidR="006345EA" w:rsidRPr="006345EA">
        <w:t>en ayant l</w:t>
      </w:r>
      <w:r>
        <w:t>’</w:t>
      </w:r>
      <w:r w:rsidR="006345EA" w:rsidRPr="006345EA">
        <w:t>air de contempler les détails</w:t>
      </w:r>
      <w:r>
        <w:t xml:space="preserve"> </w:t>
      </w:r>
      <w:r w:rsidR="006345EA" w:rsidRPr="006345EA">
        <w:t>d</w:t>
      </w:r>
      <w:r>
        <w:t>’</w:t>
      </w:r>
      <w:r w:rsidR="006345EA" w:rsidRPr="006345EA">
        <w:t>architecture</w:t>
      </w:r>
      <w:r>
        <w:t xml:space="preserve">… </w:t>
      </w:r>
      <w:r w:rsidR="006345EA" w:rsidRPr="006345EA">
        <w:t>Sixième de la troisième rangée</w:t>
      </w:r>
      <w:r>
        <w:t xml:space="preserve">, </w:t>
      </w:r>
      <w:r w:rsidR="006345EA" w:rsidRPr="006345EA">
        <w:t>à partir de l</w:t>
      </w:r>
      <w:r>
        <w:t>’</w:t>
      </w:r>
      <w:r w:rsidR="006345EA" w:rsidRPr="006345EA">
        <w:t>angle droit du portail</w:t>
      </w:r>
      <w:r>
        <w:t xml:space="preserve">… </w:t>
      </w:r>
      <w:r w:rsidR="006345EA" w:rsidRPr="006345EA">
        <w:t>Tu la</w:t>
      </w:r>
      <w:r>
        <w:t xml:space="preserve"> </w:t>
      </w:r>
      <w:r w:rsidR="006345EA" w:rsidRPr="006345EA">
        <w:t>vois</w:t>
      </w:r>
      <w:r>
        <w:t xml:space="preserve"> ? </w:t>
      </w:r>
      <w:r w:rsidR="006345EA" w:rsidRPr="006345EA">
        <w:t>Elle ne semble pas mieux scellée que</w:t>
      </w:r>
      <w:r>
        <w:t xml:space="preserve"> </w:t>
      </w:r>
      <w:r w:rsidR="006345EA" w:rsidRPr="006345EA">
        <w:t>lorsque l</w:t>
      </w:r>
      <w:r>
        <w:t>’</w:t>
      </w:r>
      <w:r w:rsidR="006345EA" w:rsidRPr="006345EA">
        <w:t>Allemand est passé par ici</w:t>
      </w:r>
      <w:r>
        <w:t>…</w:t>
      </w:r>
    </w:p>
    <w:p w14:paraId="3D7D7C9D" w14:textId="77777777" w:rsidR="00573A59" w:rsidRDefault="00573A59" w:rsidP="006345EA">
      <w:r>
        <w:t>— </w:t>
      </w:r>
      <w:r w:rsidR="006345EA" w:rsidRPr="006345EA">
        <w:t>Attendons</w:t>
      </w:r>
      <w:r>
        <w:t>…</w:t>
      </w:r>
    </w:p>
    <w:p w14:paraId="1222768B" w14:textId="77777777" w:rsidR="00573A59" w:rsidRDefault="006345EA" w:rsidP="006345EA">
      <w:r w:rsidRPr="006345EA">
        <w:t>La pierre qu</w:t>
      </w:r>
      <w:r w:rsidR="00573A59">
        <w:t>’</w:t>
      </w:r>
      <w:r w:rsidRPr="006345EA">
        <w:t>ils devaient enlever n</w:t>
      </w:r>
      <w:r w:rsidR="00573A59">
        <w:t>’</w:t>
      </w:r>
      <w:r w:rsidRPr="006345EA">
        <w:t>était pas grande</w:t>
      </w:r>
      <w:r w:rsidR="00573A59">
        <w:t xml:space="preserve"> ; </w:t>
      </w:r>
      <w:r w:rsidRPr="006345EA">
        <w:t>tout au plus mesurait-elle 20 centimètres sur 15</w:t>
      </w:r>
      <w:r w:rsidR="00573A59">
        <w:t xml:space="preserve">. </w:t>
      </w:r>
      <w:r w:rsidRPr="006345EA">
        <w:t>Elle se transporterait facilement sans attirer l</w:t>
      </w:r>
      <w:r w:rsidR="00573A59">
        <w:t>’</w:t>
      </w:r>
      <w:r w:rsidRPr="006345EA">
        <w:t>attention</w:t>
      </w:r>
      <w:r w:rsidR="00573A59">
        <w:t>.</w:t>
      </w:r>
    </w:p>
    <w:p w14:paraId="4F2A6E5D" w14:textId="77777777" w:rsidR="00573A59" w:rsidRDefault="006345EA" w:rsidP="006345EA">
      <w:r w:rsidRPr="006345EA">
        <w:t>Restaient la femme et ses enfants</w:t>
      </w:r>
      <w:r w:rsidR="00573A59">
        <w:t>.</w:t>
      </w:r>
    </w:p>
    <w:p w14:paraId="29D8C4A5" w14:textId="77777777" w:rsidR="00573A59" w:rsidRDefault="00573A59" w:rsidP="006345EA">
      <w:r>
        <w:t>— </w:t>
      </w:r>
      <w:r w:rsidR="006345EA" w:rsidRPr="006345EA">
        <w:t>Si elle a l</w:t>
      </w:r>
      <w:r>
        <w:t>’</w:t>
      </w:r>
      <w:r w:rsidR="006345EA" w:rsidRPr="006345EA">
        <w:t>intention de terminer le bas qu</w:t>
      </w:r>
      <w:r>
        <w:t>’</w:t>
      </w:r>
      <w:r w:rsidR="006345EA" w:rsidRPr="006345EA">
        <w:t>elle tricote avant de redescendre</w:t>
      </w:r>
      <w:r>
        <w:t xml:space="preserve"> !… </w:t>
      </w:r>
      <w:r w:rsidR="006345EA" w:rsidRPr="006345EA">
        <w:t>murmura Edmond</w:t>
      </w:r>
      <w:r>
        <w:t>.</w:t>
      </w:r>
    </w:p>
    <w:p w14:paraId="7BFCC621" w14:textId="77777777" w:rsidR="00573A59" w:rsidRDefault="006345EA" w:rsidP="006345EA">
      <w:r w:rsidRPr="008B1F88">
        <w:t>Ali</w:t>
      </w:r>
      <w:r w:rsidRPr="006345EA">
        <w:t xml:space="preserve"> n</w:t>
      </w:r>
      <w:r w:rsidR="00573A59">
        <w:t>’</w:t>
      </w:r>
      <w:r w:rsidRPr="006345EA">
        <w:t>était jamais à bout de ressource</w:t>
      </w:r>
      <w:r w:rsidR="00573A59">
        <w:t>.</w:t>
      </w:r>
    </w:p>
    <w:p w14:paraId="2B49D82D" w14:textId="77777777" w:rsidR="00573A59" w:rsidRDefault="00573A59" w:rsidP="006345EA">
      <w:r>
        <w:t>— </w:t>
      </w:r>
      <w:r w:rsidR="006345EA" w:rsidRPr="006345EA">
        <w:t>Je vais essayer un moyen</w:t>
      </w:r>
      <w:r>
        <w:t xml:space="preserve">, </w:t>
      </w:r>
      <w:r w:rsidR="006345EA" w:rsidRPr="006345EA">
        <w:t>annonça-t-il</w:t>
      </w:r>
      <w:r>
        <w:t xml:space="preserve">. </w:t>
      </w:r>
      <w:r w:rsidR="006345EA" w:rsidRPr="006345EA">
        <w:t>Il appela le plus jeune des enfants</w:t>
      </w:r>
      <w:r>
        <w:t xml:space="preserve">, </w:t>
      </w:r>
      <w:r w:rsidR="006345EA" w:rsidRPr="006345EA">
        <w:t>bambin</w:t>
      </w:r>
      <w:r>
        <w:t xml:space="preserve"> </w:t>
      </w:r>
      <w:r w:rsidR="006345EA" w:rsidRPr="006345EA">
        <w:t>de deux ans</w:t>
      </w:r>
      <w:r>
        <w:t xml:space="preserve">, </w:t>
      </w:r>
      <w:r w:rsidR="006345EA" w:rsidRPr="006345EA">
        <w:t>tout rond</w:t>
      </w:r>
      <w:r>
        <w:t xml:space="preserve">, </w:t>
      </w:r>
      <w:r w:rsidR="006345EA" w:rsidRPr="006345EA">
        <w:t>rouge comme une</w:t>
      </w:r>
      <w:r>
        <w:t xml:space="preserve"> </w:t>
      </w:r>
      <w:r w:rsidR="006345EA" w:rsidRPr="006345EA">
        <w:t>brique</w:t>
      </w:r>
      <w:r>
        <w:t xml:space="preserve">, </w:t>
      </w:r>
      <w:r w:rsidR="006345EA" w:rsidRPr="006345EA">
        <w:t>et qui ouvrait des mains noires de terre</w:t>
      </w:r>
      <w:r>
        <w:t>.</w:t>
      </w:r>
    </w:p>
    <w:p w14:paraId="4AF6F74F" w14:textId="77777777" w:rsidR="00573A59" w:rsidRDefault="006345EA" w:rsidP="006345EA">
      <w:r w:rsidRPr="006345EA">
        <w:t>Au bout d</w:t>
      </w:r>
      <w:r w:rsidR="00573A59">
        <w:t>’</w:t>
      </w:r>
      <w:r w:rsidRPr="006345EA">
        <w:t>un instant</w:t>
      </w:r>
      <w:r w:rsidR="00573A59">
        <w:t xml:space="preserve">, </w:t>
      </w:r>
      <w:r w:rsidRPr="006345EA">
        <w:t>ce jeune naturel d</w:t>
      </w:r>
      <w:r w:rsidR="00573A59">
        <w:t>’</w:t>
      </w:r>
      <w:r w:rsidRPr="006345EA">
        <w:t>Echternach fut apprivoisé</w:t>
      </w:r>
      <w:r w:rsidR="00573A59">
        <w:t xml:space="preserve">. </w:t>
      </w:r>
      <w:r w:rsidRPr="006345EA">
        <w:t xml:space="preserve">Alors </w:t>
      </w:r>
      <w:r w:rsidRPr="008B1F88">
        <w:t>Ali</w:t>
      </w:r>
      <w:r w:rsidRPr="006345EA">
        <w:t xml:space="preserve"> ben</w:t>
      </w:r>
      <w:r w:rsidR="00573A59">
        <w:t xml:space="preserve"> </w:t>
      </w:r>
      <w:r w:rsidRPr="006345EA">
        <w:t>Amara lui octroya dix sous</w:t>
      </w:r>
      <w:r w:rsidR="00573A59">
        <w:t>.</w:t>
      </w:r>
    </w:p>
    <w:p w14:paraId="7F7A7E0B" w14:textId="77777777" w:rsidR="00573A59" w:rsidRDefault="006345EA" w:rsidP="006345EA">
      <w:r w:rsidRPr="006345EA">
        <w:t>Sans prononcer l</w:t>
      </w:r>
      <w:r w:rsidR="00573A59">
        <w:t>’</w:t>
      </w:r>
      <w:r w:rsidRPr="006345EA">
        <w:t>inutile merci que plus tard il dirait souvent et ne penserait jamais</w:t>
      </w:r>
      <w:r w:rsidR="00573A59">
        <w:t xml:space="preserve">, </w:t>
      </w:r>
      <w:r w:rsidRPr="006345EA">
        <w:t>le</w:t>
      </w:r>
      <w:r w:rsidR="00573A59">
        <w:t xml:space="preserve"> </w:t>
      </w:r>
      <w:r w:rsidRPr="006345EA">
        <w:t>gosse roula triomphalement jusqu</w:t>
      </w:r>
      <w:r w:rsidR="00573A59">
        <w:t>’</w:t>
      </w:r>
      <w:r w:rsidRPr="006345EA">
        <w:t>à sa mère</w:t>
      </w:r>
      <w:r w:rsidR="00573A59">
        <w:t xml:space="preserve">, </w:t>
      </w:r>
      <w:r w:rsidRPr="006345EA">
        <w:t>qui sourit au Marocain</w:t>
      </w:r>
      <w:r w:rsidR="00573A59">
        <w:t xml:space="preserve">, </w:t>
      </w:r>
      <w:r w:rsidRPr="006345EA">
        <w:t>mais continua de tricoter</w:t>
      </w:r>
      <w:r w:rsidR="00573A59">
        <w:t>.</w:t>
      </w:r>
    </w:p>
    <w:p w14:paraId="19425EDD" w14:textId="77777777" w:rsidR="00573A59" w:rsidRPr="008B1F88" w:rsidRDefault="006345EA" w:rsidP="006345EA">
      <w:r w:rsidRPr="006345EA">
        <w:t>Toutefois</w:t>
      </w:r>
      <w:r w:rsidR="00573A59">
        <w:t xml:space="preserve">, </w:t>
      </w:r>
      <w:r w:rsidRPr="006345EA">
        <w:t>au bout de deux minutes</w:t>
      </w:r>
      <w:r w:rsidR="00573A59">
        <w:t xml:space="preserve">, </w:t>
      </w:r>
      <w:r w:rsidRPr="008B1F88">
        <w:t>Ali</w:t>
      </w:r>
      <w:r w:rsidRPr="006345EA">
        <w:t xml:space="preserve"> annonça</w:t>
      </w:r>
      <w:r w:rsidR="00573A59">
        <w:t> :</w:t>
      </w:r>
    </w:p>
    <w:p w14:paraId="223E094C" w14:textId="3533075E" w:rsidR="008D7430" w:rsidRPr="008B1F88" w:rsidRDefault="004461E1" w:rsidP="008D7430">
      <w:pPr>
        <w:pStyle w:val="Image"/>
      </w:pPr>
      <w:r w:rsidRPr="008B1F88">
        <w:rPr>
          <w:noProof/>
        </w:rPr>
        <w:lastRenderedPageBreak/>
        <w:drawing>
          <wp:inline distT="0" distB="0" distL="0" distR="0" wp14:anchorId="5C69125D" wp14:editId="22DDE1FA">
            <wp:extent cx="4140200" cy="3398520"/>
            <wp:effectExtent l="0" t="0" r="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40200" cy="3398520"/>
                    </a:xfrm>
                    <a:prstGeom prst="rect">
                      <a:avLst/>
                    </a:prstGeom>
                    <a:noFill/>
                    <a:ln>
                      <a:noFill/>
                    </a:ln>
                  </pic:spPr>
                </pic:pic>
              </a:graphicData>
            </a:graphic>
          </wp:inline>
        </w:drawing>
      </w:r>
    </w:p>
    <w:p w14:paraId="40F76740" w14:textId="77777777" w:rsidR="00573A59" w:rsidRDefault="00573A59" w:rsidP="008D7430">
      <w:r>
        <w:t>— </w:t>
      </w:r>
      <w:r w:rsidR="006345EA" w:rsidRPr="006345EA">
        <w:t>Mes dix sous travaillent</w:t>
      </w:r>
      <w:r>
        <w:t xml:space="preserve">. </w:t>
      </w:r>
      <w:r w:rsidR="006345EA" w:rsidRPr="006345EA">
        <w:t>Vous voyez</w:t>
      </w:r>
      <w:r w:rsidR="008D7430">
        <w:t xml:space="preserve"> </w:t>
      </w:r>
      <w:r w:rsidR="006345EA" w:rsidRPr="006345EA">
        <w:t>que mon idée n</w:t>
      </w:r>
      <w:r>
        <w:t>’</w:t>
      </w:r>
      <w:r w:rsidR="006345EA" w:rsidRPr="006345EA">
        <w:t>était pas mauvaise</w:t>
      </w:r>
      <w:r>
        <w:t>.</w:t>
      </w:r>
    </w:p>
    <w:p w14:paraId="6E40D664" w14:textId="77777777" w:rsidR="00573A59" w:rsidRDefault="006345EA" w:rsidP="00454292">
      <w:r w:rsidRPr="006345EA">
        <w:t>Depuis qu</w:t>
      </w:r>
      <w:r w:rsidR="00573A59">
        <w:t>’</w:t>
      </w:r>
      <w:r w:rsidRPr="006345EA">
        <w:t>il était en possession d</w:t>
      </w:r>
      <w:r w:rsidR="00573A59">
        <w:t>’</w:t>
      </w:r>
      <w:r w:rsidRPr="006345EA">
        <w:t>une pièce de monnaie</w:t>
      </w:r>
      <w:r w:rsidR="00573A59">
        <w:t xml:space="preserve">, </w:t>
      </w:r>
      <w:r w:rsidRPr="006345EA">
        <w:t>l</w:t>
      </w:r>
      <w:r w:rsidR="00573A59">
        <w:t>’</w:t>
      </w:r>
      <w:r w:rsidRPr="006345EA">
        <w:t>enfant sentait grandir</w:t>
      </w:r>
      <w:r w:rsidR="00573A59">
        <w:t xml:space="preserve"> </w:t>
      </w:r>
      <w:r w:rsidRPr="006345EA">
        <w:t>une épouvantable envie de</w:t>
      </w:r>
      <w:r w:rsidR="00573A59">
        <w:t xml:space="preserve"> </w:t>
      </w:r>
      <w:r w:rsidRPr="006345EA">
        <w:t>manger des</w:t>
      </w:r>
      <w:r w:rsidR="00573A59">
        <w:t xml:space="preserve"> </w:t>
      </w:r>
      <w:r w:rsidRPr="006345EA">
        <w:t>bonbons</w:t>
      </w:r>
      <w:r w:rsidR="00573A59">
        <w:t xml:space="preserve">, </w:t>
      </w:r>
      <w:r w:rsidRPr="006345EA">
        <w:t>envie</w:t>
      </w:r>
      <w:r w:rsidR="00573A59">
        <w:t xml:space="preserve"> </w:t>
      </w:r>
      <w:r w:rsidRPr="006345EA">
        <w:t>que frères et</w:t>
      </w:r>
      <w:r w:rsidR="00573A59">
        <w:t xml:space="preserve"> </w:t>
      </w:r>
      <w:r w:rsidRPr="006345EA">
        <w:t>sœurs partageaient avec</w:t>
      </w:r>
      <w:r w:rsidR="00573A59">
        <w:t xml:space="preserve"> </w:t>
      </w:r>
      <w:r w:rsidRPr="006345EA">
        <w:t>impartialité</w:t>
      </w:r>
      <w:r w:rsidR="00573A59">
        <w:t xml:space="preserve">. </w:t>
      </w:r>
      <w:r w:rsidRPr="006345EA">
        <w:t>La</w:t>
      </w:r>
      <w:r w:rsidR="008D7430">
        <w:t xml:space="preserve"> </w:t>
      </w:r>
      <w:r w:rsidRPr="006345EA">
        <w:t>mère refusa</w:t>
      </w:r>
      <w:r w:rsidR="00573A59">
        <w:t xml:space="preserve">. </w:t>
      </w:r>
      <w:r w:rsidRPr="006345EA">
        <w:t>Après cinq minutes d</w:t>
      </w:r>
      <w:r w:rsidR="00573A59">
        <w:t>’</w:t>
      </w:r>
      <w:r w:rsidRPr="006345EA">
        <w:t>insistance</w:t>
      </w:r>
      <w:r w:rsidR="00573A59">
        <w:t xml:space="preserve">, </w:t>
      </w:r>
      <w:r w:rsidR="002B5405">
        <w:t xml:space="preserve">les </w:t>
      </w:r>
      <w:r w:rsidRPr="006345EA">
        <w:t>pleurs</w:t>
      </w:r>
      <w:r w:rsidR="008D7430" w:rsidRPr="008D7430">
        <w:t xml:space="preserve"> </w:t>
      </w:r>
      <w:r w:rsidR="008D7430" w:rsidRPr="006345EA">
        <w:t>com</w:t>
      </w:r>
      <w:r w:rsidRPr="006345EA">
        <w:t>mencèrent</w:t>
      </w:r>
      <w:r w:rsidR="00573A59">
        <w:t xml:space="preserve">, </w:t>
      </w:r>
      <w:r w:rsidRPr="006345EA">
        <w:t>puis les cris</w:t>
      </w:r>
      <w:r w:rsidR="00573A59">
        <w:t xml:space="preserve">, </w:t>
      </w:r>
      <w:r w:rsidRPr="006345EA">
        <w:t>et la brave</w:t>
      </w:r>
      <w:r w:rsidR="00573A59">
        <w:t xml:space="preserve"> </w:t>
      </w:r>
      <w:r w:rsidRPr="006345EA">
        <w:t>femme</w:t>
      </w:r>
      <w:r w:rsidR="00573A59">
        <w:t xml:space="preserve">, </w:t>
      </w:r>
      <w:r w:rsidRPr="006345EA">
        <w:t>sous</w:t>
      </w:r>
      <w:r w:rsidR="00573A59">
        <w:t xml:space="preserve"> </w:t>
      </w:r>
      <w:r w:rsidRPr="006345EA">
        <w:t>l</w:t>
      </w:r>
      <w:r w:rsidR="00573A59">
        <w:t>’</w:t>
      </w:r>
      <w:r w:rsidRPr="006345EA">
        <w:t>œil narquois</w:t>
      </w:r>
      <w:r w:rsidR="00573A59">
        <w:t xml:space="preserve"> </w:t>
      </w:r>
      <w:r w:rsidRPr="006345EA">
        <w:t>du jeune Marocain</w:t>
      </w:r>
      <w:r w:rsidR="00573A59">
        <w:t xml:space="preserve">, </w:t>
      </w:r>
      <w:r w:rsidRPr="006345EA">
        <w:t>dut replier son tricot</w:t>
      </w:r>
      <w:r w:rsidR="00573A59">
        <w:t xml:space="preserve">, </w:t>
      </w:r>
      <w:r w:rsidRPr="006345EA">
        <w:t>rassembler sa</w:t>
      </w:r>
      <w:r w:rsidR="00573A59">
        <w:t xml:space="preserve"> </w:t>
      </w:r>
      <w:r w:rsidRPr="006345EA">
        <w:t>marmaille et</w:t>
      </w:r>
      <w:r w:rsidR="00573A59">
        <w:t xml:space="preserve"> </w:t>
      </w:r>
      <w:r w:rsidRPr="006345EA">
        <w:t>redescendre dans la ville</w:t>
      </w:r>
      <w:r w:rsidR="00573A59">
        <w:t xml:space="preserve">. </w:t>
      </w:r>
      <w:r w:rsidRPr="006345EA">
        <w:t>Ils n</w:t>
      </w:r>
      <w:r w:rsidR="00573A59">
        <w:t>’</w:t>
      </w:r>
      <w:r w:rsidRPr="006345EA">
        <w:t>avaient pas encore disparu que les deux officiers s</w:t>
      </w:r>
      <w:r w:rsidR="00573A59">
        <w:t>’</w:t>
      </w:r>
      <w:r w:rsidRPr="006345EA">
        <w:t>approchaient du mur</w:t>
      </w:r>
      <w:r w:rsidR="00573A59">
        <w:t xml:space="preserve">. </w:t>
      </w:r>
      <w:r w:rsidRPr="006345EA">
        <w:t>Edmond tirait un outil de sa poche</w:t>
      </w:r>
      <w:r w:rsidR="00573A59">
        <w:t xml:space="preserve">. </w:t>
      </w:r>
      <w:r w:rsidRPr="006345EA">
        <w:t>La pierre</w:t>
      </w:r>
      <w:r w:rsidR="00573A59">
        <w:t xml:space="preserve"> </w:t>
      </w:r>
      <w:r w:rsidRPr="006345EA">
        <w:t>ne résistait pas</w:t>
      </w:r>
      <w:r w:rsidR="00573A59">
        <w:t xml:space="preserve">. </w:t>
      </w:r>
      <w:r w:rsidRPr="006345EA">
        <w:t>Elle</w:t>
      </w:r>
      <w:r w:rsidR="00454292">
        <w:t xml:space="preserve"> </w:t>
      </w:r>
      <w:r w:rsidRPr="006345EA">
        <w:t>se détachait</w:t>
      </w:r>
      <w:r w:rsidR="00573A59">
        <w:t xml:space="preserve">. </w:t>
      </w:r>
      <w:r w:rsidRPr="006345EA">
        <w:t>Elle tombait</w:t>
      </w:r>
      <w:r w:rsidR="00573A59">
        <w:t>.</w:t>
      </w:r>
    </w:p>
    <w:p w14:paraId="486DB9DB" w14:textId="77777777" w:rsidR="00573A59" w:rsidRDefault="00573A59" w:rsidP="00090740">
      <w:r>
        <w:t>— </w:t>
      </w:r>
      <w:r w:rsidR="006345EA" w:rsidRPr="006345EA">
        <w:t>Il ne vient personne</w:t>
      </w:r>
      <w:r>
        <w:t> ?</w:t>
      </w:r>
    </w:p>
    <w:p w14:paraId="347FE665" w14:textId="77777777" w:rsidR="00573A59" w:rsidRDefault="006345EA" w:rsidP="006345EA">
      <w:r w:rsidRPr="008B1F88">
        <w:t>Ali</w:t>
      </w:r>
      <w:r w:rsidRPr="006345EA">
        <w:t xml:space="preserve"> se précipita à l</w:t>
      </w:r>
      <w:r w:rsidR="00573A59">
        <w:t>’</w:t>
      </w:r>
      <w:r w:rsidRPr="006345EA">
        <w:t>escalier</w:t>
      </w:r>
      <w:r w:rsidR="00573A59">
        <w:t xml:space="preserve">. </w:t>
      </w:r>
      <w:r w:rsidRPr="006345EA">
        <w:t>Non</w:t>
      </w:r>
      <w:r w:rsidR="00573A59">
        <w:t xml:space="preserve">. </w:t>
      </w:r>
      <w:r w:rsidRPr="006345EA">
        <w:t>Pour quelques minutes</w:t>
      </w:r>
      <w:r w:rsidR="00573A59">
        <w:t xml:space="preserve">, </w:t>
      </w:r>
      <w:r w:rsidRPr="006345EA">
        <w:t>ils étaient bien seuls</w:t>
      </w:r>
      <w:r w:rsidR="00573A59">
        <w:t>.</w:t>
      </w:r>
    </w:p>
    <w:p w14:paraId="29B67062" w14:textId="77777777" w:rsidR="00573A59" w:rsidRDefault="006345EA" w:rsidP="006345EA">
      <w:r w:rsidRPr="006345EA">
        <w:t>Edmond avait retourné le bloc</w:t>
      </w:r>
      <w:r w:rsidR="00573A59">
        <w:t xml:space="preserve">. </w:t>
      </w:r>
      <w:r w:rsidRPr="006345EA">
        <w:t>L</w:t>
      </w:r>
      <w:r w:rsidR="00573A59">
        <w:t>’</w:t>
      </w:r>
      <w:r w:rsidRPr="006345EA">
        <w:t>envers portait des lettres grossièrement indiquées à coups de stylet</w:t>
      </w:r>
      <w:r w:rsidR="00573A59">
        <w:t xml:space="preserve">. </w:t>
      </w:r>
      <w:r w:rsidRPr="006345EA">
        <w:t>Ils ne s</w:t>
      </w:r>
      <w:r w:rsidR="00573A59">
        <w:t>’</w:t>
      </w:r>
      <w:r w:rsidRPr="006345EA">
        <w:t>étaient pas trompés</w:t>
      </w:r>
      <w:r w:rsidR="00573A59">
        <w:t>.</w:t>
      </w:r>
    </w:p>
    <w:p w14:paraId="57022236" w14:textId="77777777" w:rsidR="00573A59" w:rsidRDefault="006345EA" w:rsidP="006345EA">
      <w:r w:rsidRPr="006345EA">
        <w:lastRenderedPageBreak/>
        <w:t>La pierre fut aussitôt emballée</w:t>
      </w:r>
      <w:r w:rsidR="00573A59">
        <w:t xml:space="preserve">, </w:t>
      </w:r>
      <w:r w:rsidRPr="006345EA">
        <w:t>et fit un paquet très ordinaire</w:t>
      </w:r>
      <w:r w:rsidR="00573A59">
        <w:t>.</w:t>
      </w:r>
    </w:p>
    <w:p w14:paraId="07E75DD1" w14:textId="77777777" w:rsidR="00573A59" w:rsidRDefault="00573A59" w:rsidP="00090740">
      <w:r>
        <w:t>— </w:t>
      </w:r>
      <w:r w:rsidR="006345EA" w:rsidRPr="006345EA">
        <w:t>Viens</w:t>
      </w:r>
      <w:r>
        <w:t>.</w:t>
      </w:r>
    </w:p>
    <w:p w14:paraId="5206D97D" w14:textId="77777777" w:rsidR="00573A59" w:rsidRDefault="006345EA" w:rsidP="006345EA">
      <w:r w:rsidRPr="006345EA">
        <w:t>Dégringolant vers la grande rue</w:t>
      </w:r>
      <w:r w:rsidR="00573A59">
        <w:t xml:space="preserve">, </w:t>
      </w:r>
      <w:r w:rsidRPr="006345EA">
        <w:t>ils rentrèrent à l</w:t>
      </w:r>
      <w:r w:rsidR="00573A59">
        <w:t>’</w:t>
      </w:r>
      <w:r w:rsidRPr="006345EA">
        <w:t>hôtel</w:t>
      </w:r>
      <w:r w:rsidR="00573A59">
        <w:t>.</w:t>
      </w:r>
    </w:p>
    <w:p w14:paraId="6BD283F2" w14:textId="77777777" w:rsidR="00573A59" w:rsidRDefault="002B5405" w:rsidP="006345EA">
      <w:r>
        <w:t>Co</w:t>
      </w:r>
      <w:r w:rsidR="006345EA" w:rsidRPr="006345EA">
        <w:t>mme ils montaient à leurs chambres</w:t>
      </w:r>
      <w:r w:rsidR="00573A59">
        <w:t xml:space="preserve">, </w:t>
      </w:r>
      <w:r w:rsidR="006345EA" w:rsidRPr="008B1F88">
        <w:t>Ali</w:t>
      </w:r>
      <w:r w:rsidR="006345EA" w:rsidRPr="006345EA">
        <w:t xml:space="preserve"> se retourna et</w:t>
      </w:r>
      <w:r w:rsidR="00573A59">
        <w:t xml:space="preserve">, </w:t>
      </w:r>
      <w:r w:rsidR="006345EA" w:rsidRPr="006345EA">
        <w:t>de la porte du salon de lecture</w:t>
      </w:r>
      <w:r w:rsidR="00573A59">
        <w:t xml:space="preserve">, </w:t>
      </w:r>
      <w:r w:rsidR="006345EA" w:rsidRPr="006345EA">
        <w:t>vit poindre un des visages qui l</w:t>
      </w:r>
      <w:r w:rsidR="00573A59">
        <w:t>’</w:t>
      </w:r>
      <w:r w:rsidR="006345EA" w:rsidRPr="006345EA">
        <w:t>avait intrigué</w:t>
      </w:r>
      <w:r w:rsidR="00573A59">
        <w:t>.</w:t>
      </w:r>
    </w:p>
    <w:p w14:paraId="061CDE91" w14:textId="77777777" w:rsidR="00573A59" w:rsidRDefault="006345EA" w:rsidP="006345EA">
      <w:r w:rsidRPr="006345EA">
        <w:t>Il songea</w:t>
      </w:r>
      <w:r w:rsidR="00573A59">
        <w:t xml:space="preserve">, </w:t>
      </w:r>
      <w:r w:rsidRPr="006345EA">
        <w:t>sans faire part de cette réflexion à son capitaine</w:t>
      </w:r>
      <w:r w:rsidR="00573A59">
        <w:t> :</w:t>
      </w:r>
    </w:p>
    <w:p w14:paraId="1C9319B3" w14:textId="77777777" w:rsidR="00573A59" w:rsidRDefault="00573A59" w:rsidP="00090740">
      <w:r>
        <w:t>— </w:t>
      </w:r>
      <w:r w:rsidR="006345EA" w:rsidRPr="006345EA">
        <w:t>Ces gens-là font bien attention à nous</w:t>
      </w:r>
      <w:r>
        <w:t> !</w:t>
      </w:r>
    </w:p>
    <w:p w14:paraId="524DA445" w14:textId="77777777" w:rsidR="00573A59" w:rsidRDefault="006345EA" w:rsidP="006345EA">
      <w:r w:rsidRPr="006345EA">
        <w:t>Comme il n</w:t>
      </w:r>
      <w:r w:rsidR="00573A59">
        <w:t>’</w:t>
      </w:r>
      <w:r w:rsidRPr="006345EA">
        <w:t>avait pas vécu pour rien au pays des embuscades</w:t>
      </w:r>
      <w:r w:rsidR="00573A59">
        <w:t xml:space="preserve">, </w:t>
      </w:r>
      <w:r w:rsidRPr="006345EA">
        <w:t>des intrigues et des drames</w:t>
      </w:r>
      <w:r w:rsidR="00573A59">
        <w:t xml:space="preserve"> </w:t>
      </w:r>
      <w:r w:rsidRPr="006345EA">
        <w:t>sanglants que notre domination</w:t>
      </w:r>
      <w:r w:rsidR="00573A59">
        <w:t xml:space="preserve">, </w:t>
      </w:r>
      <w:r w:rsidRPr="006345EA">
        <w:t>depuis quinze</w:t>
      </w:r>
      <w:r w:rsidR="00573A59">
        <w:t xml:space="preserve"> </w:t>
      </w:r>
      <w:r w:rsidRPr="006345EA">
        <w:t>ans</w:t>
      </w:r>
      <w:r w:rsidR="00573A59">
        <w:t xml:space="preserve">, </w:t>
      </w:r>
      <w:r w:rsidRPr="006345EA">
        <w:t>a seule fait cesser</w:t>
      </w:r>
      <w:r w:rsidR="00573A59">
        <w:t xml:space="preserve">, </w:t>
      </w:r>
      <w:r w:rsidRPr="006345EA">
        <w:t>il se promit de garder</w:t>
      </w:r>
      <w:r w:rsidR="00573A59">
        <w:t xml:space="preserve"> </w:t>
      </w:r>
      <w:r w:rsidRPr="006345EA">
        <w:t>l</w:t>
      </w:r>
      <w:r w:rsidR="00573A59">
        <w:t>’</w:t>
      </w:r>
      <w:r w:rsidRPr="006345EA">
        <w:t>œil ouvert</w:t>
      </w:r>
      <w:r w:rsidR="00573A59">
        <w:t>.</w:t>
      </w:r>
    </w:p>
    <w:p w14:paraId="07A3C668" w14:textId="77777777" w:rsidR="00573A59" w:rsidRDefault="006345EA" w:rsidP="006345EA">
      <w:r w:rsidRPr="006345EA">
        <w:t>Edmond déballa la pierre</w:t>
      </w:r>
      <w:r w:rsidR="00573A59">
        <w:t xml:space="preserve">, </w:t>
      </w:r>
      <w:r w:rsidRPr="006345EA">
        <w:t>la déposa avec précaution dans l</w:t>
      </w:r>
      <w:r w:rsidR="00573A59">
        <w:t>’</w:t>
      </w:r>
      <w:r w:rsidRPr="006345EA">
        <w:t>armoire</w:t>
      </w:r>
      <w:r w:rsidR="00573A59">
        <w:t xml:space="preserve">, </w:t>
      </w:r>
      <w:r w:rsidRPr="006345EA">
        <w:t>et dit</w:t>
      </w:r>
      <w:r w:rsidR="00573A59">
        <w:t> :</w:t>
      </w:r>
    </w:p>
    <w:p w14:paraId="30FF475E" w14:textId="77777777" w:rsidR="00573A59" w:rsidRDefault="00573A59" w:rsidP="006345EA">
      <w:r>
        <w:t>— </w:t>
      </w:r>
      <w:r w:rsidR="006345EA" w:rsidRPr="006345EA">
        <w:t>Nous l</w:t>
      </w:r>
      <w:r>
        <w:t>’</w:t>
      </w:r>
      <w:r w:rsidR="006345EA" w:rsidRPr="006345EA">
        <w:t>étudierons ce soir</w:t>
      </w:r>
      <w:r>
        <w:t xml:space="preserve">. </w:t>
      </w:r>
      <w:r w:rsidR="006345EA" w:rsidRPr="006345EA">
        <w:t>Elle nous fera passer le temps</w:t>
      </w:r>
      <w:r>
        <w:t xml:space="preserve">. </w:t>
      </w:r>
      <w:r w:rsidR="006345EA" w:rsidRPr="006345EA">
        <w:t>Mais</w:t>
      </w:r>
      <w:r>
        <w:t xml:space="preserve">, </w:t>
      </w:r>
      <w:r w:rsidR="006345EA" w:rsidRPr="006345EA">
        <w:t>puisque le soleil brille et</w:t>
      </w:r>
      <w:r>
        <w:t xml:space="preserve"> </w:t>
      </w:r>
      <w:r w:rsidR="006345EA" w:rsidRPr="006345EA">
        <w:t>qu</w:t>
      </w:r>
      <w:r>
        <w:t>’</w:t>
      </w:r>
      <w:r w:rsidR="006345EA" w:rsidRPr="006345EA">
        <w:t>il fait doux</w:t>
      </w:r>
      <w:r>
        <w:t xml:space="preserve">, </w:t>
      </w:r>
      <w:r w:rsidR="006345EA" w:rsidRPr="006345EA">
        <w:t>je propose de faire une promenade aux environs</w:t>
      </w:r>
      <w:r>
        <w:t xml:space="preserve">. </w:t>
      </w:r>
      <w:r w:rsidR="006345EA" w:rsidRPr="006345EA">
        <w:t>Il faut tout de même nous</w:t>
      </w:r>
      <w:r>
        <w:t xml:space="preserve"> </w:t>
      </w:r>
      <w:r w:rsidR="006345EA" w:rsidRPr="006345EA">
        <w:t>rendre compte du pays dans lequel le sort nous</w:t>
      </w:r>
      <w:r>
        <w:t xml:space="preserve"> </w:t>
      </w:r>
      <w:r w:rsidR="006345EA" w:rsidRPr="006345EA">
        <w:t>envoie</w:t>
      </w:r>
      <w:r>
        <w:t>.</w:t>
      </w:r>
    </w:p>
    <w:p w14:paraId="4C61B4D8" w14:textId="77777777" w:rsidR="00454292" w:rsidRPr="008B1F88" w:rsidRDefault="00454292" w:rsidP="00454292">
      <w:pPr>
        <w:pStyle w:val="Titre1"/>
      </w:pPr>
      <w:bookmarkStart w:id="5" w:name="_Toc197464169"/>
      <w:r w:rsidRPr="008B1F88">
        <w:lastRenderedPageBreak/>
        <w:t>IV</w:t>
      </w:r>
      <w:bookmarkEnd w:id="5"/>
    </w:p>
    <w:p w14:paraId="5B63982F" w14:textId="77777777" w:rsidR="00573A59" w:rsidRDefault="00C021A9" w:rsidP="006345EA">
      <w:proofErr w:type="spellStart"/>
      <w:r w:rsidRPr="006345EA">
        <w:t>G</w:t>
      </w:r>
      <w:r>
        <w:rPr>
          <w:rStyle w:val="Taille-1Caracteres"/>
        </w:rPr>
        <w:t>othorn</w:t>
      </w:r>
      <w:proofErr w:type="spellEnd"/>
      <w:r w:rsidRPr="006345EA">
        <w:t xml:space="preserve"> </w:t>
      </w:r>
      <w:r w:rsidR="006345EA" w:rsidRPr="006345EA">
        <w:t>guettait le départ des deux officiers</w:t>
      </w:r>
      <w:r w:rsidR="00573A59">
        <w:t xml:space="preserve">. </w:t>
      </w:r>
      <w:r w:rsidR="006345EA" w:rsidRPr="006345EA">
        <w:t>Il supposait bien qu</w:t>
      </w:r>
      <w:r w:rsidR="00573A59">
        <w:t>’</w:t>
      </w:r>
      <w:r w:rsidR="006345EA" w:rsidRPr="006345EA">
        <w:t>ils ne perdraient pas</w:t>
      </w:r>
      <w:r w:rsidR="00573A59">
        <w:t xml:space="preserve">, </w:t>
      </w:r>
      <w:r w:rsidR="006345EA" w:rsidRPr="006345EA">
        <w:t>à</w:t>
      </w:r>
      <w:r w:rsidR="00573A59">
        <w:t xml:space="preserve"> </w:t>
      </w:r>
      <w:r w:rsidR="006345EA" w:rsidRPr="006345EA">
        <w:t>déchiffrer une cryptographie allemande</w:t>
      </w:r>
      <w:r w:rsidR="00573A59">
        <w:t xml:space="preserve">, </w:t>
      </w:r>
      <w:r w:rsidR="006345EA" w:rsidRPr="006345EA">
        <w:t>la</w:t>
      </w:r>
      <w:r w:rsidR="00573A59">
        <w:t xml:space="preserve"> </w:t>
      </w:r>
      <w:r w:rsidR="006345EA" w:rsidRPr="006345EA">
        <w:t>belle après-midi que leur offrait le printemps</w:t>
      </w:r>
      <w:r w:rsidR="00573A59">
        <w:t xml:space="preserve">. </w:t>
      </w:r>
      <w:r w:rsidR="006345EA" w:rsidRPr="006345EA">
        <w:t>Lorsqu</w:t>
      </w:r>
      <w:r w:rsidR="00573A59">
        <w:t>’</w:t>
      </w:r>
      <w:r w:rsidR="006345EA" w:rsidRPr="006345EA">
        <w:t>on a passé deux ans dans le bled</w:t>
      </w:r>
      <w:r w:rsidR="00573A59">
        <w:t xml:space="preserve">, </w:t>
      </w:r>
      <w:r w:rsidR="006345EA" w:rsidRPr="006345EA">
        <w:t>surtout dans le bled de Taza</w:t>
      </w:r>
      <w:r w:rsidR="00573A59">
        <w:t xml:space="preserve">, </w:t>
      </w:r>
      <w:r w:rsidR="006345EA" w:rsidRPr="006345EA">
        <w:t>on a un besoin dévorant de forêts</w:t>
      </w:r>
      <w:r w:rsidR="00573A59">
        <w:t xml:space="preserve">, </w:t>
      </w:r>
      <w:r w:rsidR="006345EA" w:rsidRPr="006345EA">
        <w:t>d</w:t>
      </w:r>
      <w:r w:rsidR="00573A59">
        <w:t>’</w:t>
      </w:r>
      <w:r w:rsidR="006345EA" w:rsidRPr="006345EA">
        <w:t>eaux vives</w:t>
      </w:r>
      <w:r w:rsidR="00573A59">
        <w:t xml:space="preserve">, </w:t>
      </w:r>
      <w:r w:rsidR="006345EA" w:rsidRPr="006345EA">
        <w:t>de belle verdure</w:t>
      </w:r>
      <w:r w:rsidR="00573A59">
        <w:t xml:space="preserve"> </w:t>
      </w:r>
      <w:r w:rsidR="006345EA" w:rsidRPr="006345EA">
        <w:t>septentrionale</w:t>
      </w:r>
      <w:r w:rsidR="00573A59">
        <w:t xml:space="preserve">. </w:t>
      </w:r>
      <w:r w:rsidR="006345EA" w:rsidRPr="006345EA">
        <w:t>Un bois de sapins acquiert pour</w:t>
      </w:r>
      <w:r w:rsidR="00573A59">
        <w:t xml:space="preserve"> </w:t>
      </w:r>
      <w:r w:rsidR="006345EA" w:rsidRPr="006345EA">
        <w:t>le colonial un prix inestimable</w:t>
      </w:r>
      <w:r w:rsidR="00573A59">
        <w:t xml:space="preserve">, </w:t>
      </w:r>
      <w:r w:rsidR="006345EA" w:rsidRPr="006345EA">
        <w:t>et le grand-duché du Luxembourg en offrait à profusion</w:t>
      </w:r>
      <w:r w:rsidR="00573A59">
        <w:t>.</w:t>
      </w:r>
    </w:p>
    <w:p w14:paraId="16D23B7D" w14:textId="77777777" w:rsidR="00573A59" w:rsidRDefault="006345EA" w:rsidP="006345EA">
      <w:r w:rsidRPr="006345EA">
        <w:t>Gotho</w:t>
      </w:r>
      <w:r w:rsidR="00926B14">
        <w:t>rn</w:t>
      </w:r>
      <w:r w:rsidRPr="006345EA">
        <w:t xml:space="preserve"> ne manquait donc pas d</w:t>
      </w:r>
      <w:r w:rsidR="00573A59">
        <w:t>’</w:t>
      </w:r>
      <w:r w:rsidRPr="006345EA">
        <w:t>un certain bon sens et d</w:t>
      </w:r>
      <w:r w:rsidR="00573A59">
        <w:t>’</w:t>
      </w:r>
      <w:r w:rsidRPr="006345EA">
        <w:t>un semblant de psychologie</w:t>
      </w:r>
      <w:r w:rsidR="00573A59">
        <w:t xml:space="preserve">. </w:t>
      </w:r>
      <w:r w:rsidRPr="006345EA">
        <w:t>Où</w:t>
      </w:r>
      <w:r w:rsidR="00573A59">
        <w:t xml:space="preserve"> </w:t>
      </w:r>
      <w:r w:rsidRPr="006345EA">
        <w:t>il manquait de plus d</w:t>
      </w:r>
      <w:r w:rsidR="00573A59">
        <w:t>’</w:t>
      </w:r>
      <w:r w:rsidRPr="006345EA">
        <w:t>habileté</w:t>
      </w:r>
      <w:r w:rsidR="00573A59">
        <w:t xml:space="preserve">, </w:t>
      </w:r>
      <w:r w:rsidRPr="006345EA">
        <w:t>c</w:t>
      </w:r>
      <w:r w:rsidR="00573A59">
        <w:t>’</w:t>
      </w:r>
      <w:r w:rsidRPr="006345EA">
        <w:t>était dans</w:t>
      </w:r>
      <w:r w:rsidR="00573A59">
        <w:t xml:space="preserve"> </w:t>
      </w:r>
      <w:r w:rsidRPr="006345EA">
        <w:t>l</w:t>
      </w:r>
      <w:r w:rsidR="00573A59">
        <w:t>’</w:t>
      </w:r>
      <w:r w:rsidRPr="006345EA">
        <w:t>art de surveiller les gens</w:t>
      </w:r>
      <w:r w:rsidR="00573A59">
        <w:t xml:space="preserve">. </w:t>
      </w:r>
      <w:r w:rsidRPr="006345EA">
        <w:t>Bien que l</w:t>
      </w:r>
      <w:r w:rsidR="00573A59">
        <w:t>’</w:t>
      </w:r>
      <w:r w:rsidRPr="006345EA">
        <w:t>espionnage fût</w:t>
      </w:r>
      <w:r w:rsidR="00573A59">
        <w:t xml:space="preserve"> –</w:t>
      </w:r>
      <w:r w:rsidR="00454292">
        <w:t> </w:t>
      </w:r>
      <w:r w:rsidRPr="006345EA">
        <w:t>naturellement</w:t>
      </w:r>
      <w:r w:rsidR="00573A59">
        <w:t> !</w:t>
      </w:r>
      <w:r w:rsidR="00454292">
        <w:t> </w:t>
      </w:r>
      <w:r w:rsidR="00573A59">
        <w:t xml:space="preserve">– </w:t>
      </w:r>
      <w:r w:rsidRPr="006345EA">
        <w:t>son côté</w:t>
      </w:r>
      <w:r w:rsidR="00573A59">
        <w:t xml:space="preserve"> </w:t>
      </w:r>
      <w:r w:rsidRPr="006345EA">
        <w:t>faible</w:t>
      </w:r>
      <w:r w:rsidR="00573A59">
        <w:t xml:space="preserve">, </w:t>
      </w:r>
      <w:r w:rsidRPr="006345EA">
        <w:t>il n</w:t>
      </w:r>
      <w:r w:rsidR="00573A59">
        <w:t>’</w:t>
      </w:r>
      <w:r w:rsidRPr="006345EA">
        <w:t>y apportait pas une virtuosité capable de mettre en défaut l</w:t>
      </w:r>
      <w:r w:rsidR="00573A59">
        <w:t>’</w:t>
      </w:r>
      <w:r w:rsidRPr="006345EA">
        <w:t>œil et l</w:t>
      </w:r>
      <w:r w:rsidR="00573A59">
        <w:t>’</w:t>
      </w:r>
      <w:r w:rsidRPr="006345EA">
        <w:t>oreille d</w:t>
      </w:r>
      <w:r w:rsidR="00573A59">
        <w:t>’</w:t>
      </w:r>
      <w:r w:rsidRPr="006345EA">
        <w:t>un</w:t>
      </w:r>
      <w:r w:rsidR="00573A59">
        <w:t xml:space="preserve"> </w:t>
      </w:r>
      <w:r w:rsidRPr="006345EA">
        <w:t>Marocain</w:t>
      </w:r>
      <w:r w:rsidR="00573A59">
        <w:t>.</w:t>
      </w:r>
    </w:p>
    <w:p w14:paraId="1A40D9EB" w14:textId="77777777" w:rsidR="00573A59" w:rsidRDefault="006345EA" w:rsidP="006345EA">
      <w:r w:rsidRPr="008B1F88">
        <w:rPr>
          <w:lang w:val="it-CH"/>
        </w:rPr>
        <w:t>Ali</w:t>
      </w:r>
      <w:r w:rsidRPr="006345EA">
        <w:rPr>
          <w:lang w:val="it-CH"/>
        </w:rPr>
        <w:t xml:space="preserve"> ben Amara se méfiait</w:t>
      </w:r>
      <w:r w:rsidR="00573A59">
        <w:rPr>
          <w:lang w:val="it-CH"/>
        </w:rPr>
        <w:t xml:space="preserve">. </w:t>
      </w:r>
      <w:r w:rsidRPr="006345EA">
        <w:t>Pourquoi cet homme</w:t>
      </w:r>
      <w:r w:rsidR="00573A59">
        <w:t xml:space="preserve">, </w:t>
      </w:r>
      <w:r w:rsidRPr="006345EA">
        <w:t>dont il croyait avoir déjà vu le visage</w:t>
      </w:r>
      <w:r w:rsidR="00573A59">
        <w:t xml:space="preserve">, </w:t>
      </w:r>
      <w:r w:rsidRPr="006345EA">
        <w:t>les avait-il épiés à leur rentrée dans l</w:t>
      </w:r>
      <w:r w:rsidR="00573A59">
        <w:t>’</w:t>
      </w:r>
      <w:r w:rsidRPr="006345EA">
        <w:t>hôtel</w:t>
      </w:r>
      <w:r w:rsidR="00573A59">
        <w:t> ?</w:t>
      </w:r>
    </w:p>
    <w:p w14:paraId="44F4C5FE" w14:textId="77777777" w:rsidR="00573A59" w:rsidRDefault="006345EA" w:rsidP="006345EA">
      <w:r w:rsidRPr="006345EA">
        <w:t>Il agit donc dans Echternach comme dans l</w:t>
      </w:r>
      <w:r w:rsidR="00573A59">
        <w:t>’</w:t>
      </w:r>
      <w:r w:rsidRPr="006345EA">
        <w:t>Atlas lorsqu</w:t>
      </w:r>
      <w:r w:rsidR="00573A59">
        <w:t>’</w:t>
      </w:r>
      <w:r w:rsidRPr="006345EA">
        <w:t>il faut s</w:t>
      </w:r>
      <w:r w:rsidR="00573A59">
        <w:t>’</w:t>
      </w:r>
      <w:r w:rsidRPr="006345EA">
        <w:t>attendre à voir surgir</w:t>
      </w:r>
      <w:r w:rsidR="00573A59">
        <w:t xml:space="preserve"> </w:t>
      </w:r>
      <w:r w:rsidRPr="006345EA">
        <w:t>un ennemi derrière chaque cèdre</w:t>
      </w:r>
      <w:r w:rsidR="00573A59">
        <w:t xml:space="preserve">, </w:t>
      </w:r>
      <w:r w:rsidRPr="006345EA">
        <w:t xml:space="preserve">un </w:t>
      </w:r>
      <w:r w:rsidRPr="008F1576">
        <w:rPr>
          <w:i/>
          <w:iCs/>
        </w:rPr>
        <w:t>djich</w:t>
      </w:r>
      <w:r w:rsidR="00573A59" w:rsidRPr="008F1576">
        <w:t xml:space="preserve"> </w:t>
      </w:r>
      <w:r w:rsidRPr="006345EA">
        <w:t>derrière chaque mamelon</w:t>
      </w:r>
      <w:r w:rsidR="00573A59">
        <w:t>.</w:t>
      </w:r>
    </w:p>
    <w:p w14:paraId="7D5C6EE5" w14:textId="77777777" w:rsidR="00573A59" w:rsidRPr="008B1F88" w:rsidRDefault="006345EA" w:rsidP="00454292">
      <w:r w:rsidRPr="006345EA">
        <w:t>Afin d</w:t>
      </w:r>
      <w:r w:rsidR="00573A59">
        <w:t>’</w:t>
      </w:r>
      <w:r w:rsidRPr="006345EA">
        <w:t>être certain que les officiers ne rentreraient pas tout de suite et leur laisseraient le temps d</w:t>
      </w:r>
      <w:r w:rsidR="00573A59">
        <w:rPr>
          <w:rFonts w:cs="Amasis30"/>
        </w:rPr>
        <w:t>’</w:t>
      </w:r>
      <w:r w:rsidRPr="006345EA">
        <w:t>op</w:t>
      </w:r>
      <w:r w:rsidRPr="006345EA">
        <w:rPr>
          <w:rFonts w:cs="Amasis30"/>
        </w:rPr>
        <w:t>é</w:t>
      </w:r>
      <w:r w:rsidRPr="006345EA">
        <w:t>rer</w:t>
      </w:r>
      <w:r w:rsidR="00573A59">
        <w:t xml:space="preserve">, </w:t>
      </w:r>
      <w:r w:rsidRPr="006345EA">
        <w:t>Gotho</w:t>
      </w:r>
      <w:r w:rsidR="00014C4E">
        <w:t>rn</w:t>
      </w:r>
      <w:r w:rsidRPr="006345EA">
        <w:t xml:space="preserve"> les avait suivis de tr</w:t>
      </w:r>
      <w:r w:rsidRPr="006345EA">
        <w:rPr>
          <w:rFonts w:cs="Amasis30"/>
        </w:rPr>
        <w:t>è</w:t>
      </w:r>
      <w:r w:rsidRPr="006345EA">
        <w:t>s</w:t>
      </w:r>
      <w:r w:rsidR="00454292">
        <w:t xml:space="preserve"> </w:t>
      </w:r>
      <w:r w:rsidRPr="006345EA">
        <w:t>loin</w:t>
      </w:r>
      <w:r w:rsidR="00573A59">
        <w:t xml:space="preserve">, </w:t>
      </w:r>
      <w:r w:rsidRPr="006345EA">
        <w:t>et</w:t>
      </w:r>
      <w:r w:rsidR="00573A59">
        <w:t xml:space="preserve">, </w:t>
      </w:r>
      <w:r w:rsidRPr="006345EA">
        <w:t>avec des précautions minutieuses</w:t>
      </w:r>
      <w:r w:rsidR="00573A59">
        <w:t xml:space="preserve">, </w:t>
      </w:r>
      <w:r w:rsidRPr="006345EA">
        <w:t>jusqu</w:t>
      </w:r>
      <w:r w:rsidR="00573A59">
        <w:t>’</w:t>
      </w:r>
      <w:r w:rsidRPr="006345EA">
        <w:t>au sentier grimpant sur les rocs qui dominent la ville et conduisent à la Wolfschlucht</w:t>
      </w:r>
      <w:r w:rsidR="00573A59">
        <w:t xml:space="preserve"> (</w:t>
      </w:r>
      <w:r w:rsidRPr="006345EA">
        <w:t>gorge du Loup</w:t>
      </w:r>
      <w:r w:rsidR="00573A59">
        <w:t xml:space="preserve">). </w:t>
      </w:r>
      <w:r w:rsidRPr="006345EA">
        <w:t>Il revint alors sur ses pas</w:t>
      </w:r>
      <w:r w:rsidR="00573A59">
        <w:t xml:space="preserve">, </w:t>
      </w:r>
      <w:r w:rsidRPr="006345EA">
        <w:t>en</w:t>
      </w:r>
      <w:r w:rsidR="00573A59">
        <w:t xml:space="preserve"> </w:t>
      </w:r>
      <w:r w:rsidRPr="006345EA">
        <w:t>grande hâte</w:t>
      </w:r>
      <w:r w:rsidR="00573A59">
        <w:t xml:space="preserve">, </w:t>
      </w:r>
      <w:r w:rsidRPr="006345EA">
        <w:t>et à cent lieues de se douter que le</w:t>
      </w:r>
      <w:r w:rsidR="00573A59">
        <w:t xml:space="preserve"> </w:t>
      </w:r>
      <w:r w:rsidRPr="006345EA">
        <w:t>jeune Marocain avait parfaitement observé son</w:t>
      </w:r>
      <w:r w:rsidR="00573A59">
        <w:t xml:space="preserve"> </w:t>
      </w:r>
      <w:r w:rsidRPr="006345EA">
        <w:t>manège</w:t>
      </w:r>
      <w:r w:rsidR="00573A59">
        <w:t>.</w:t>
      </w:r>
    </w:p>
    <w:p w14:paraId="5E174E49" w14:textId="3B1341A5" w:rsidR="00697D2B" w:rsidRPr="008B1F88" w:rsidRDefault="004461E1" w:rsidP="00697D2B">
      <w:pPr>
        <w:pStyle w:val="Image"/>
      </w:pPr>
      <w:r w:rsidRPr="008B1F88">
        <w:rPr>
          <w:noProof/>
        </w:rPr>
        <w:lastRenderedPageBreak/>
        <w:drawing>
          <wp:inline distT="0" distB="0" distL="0" distR="0" wp14:anchorId="45F25965" wp14:editId="41E64C8B">
            <wp:extent cx="4140200" cy="3103245"/>
            <wp:effectExtent l="0" t="0" r="0" b="0"/>
            <wp:docPr id="9"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0200" cy="3103245"/>
                    </a:xfrm>
                    <a:prstGeom prst="rect">
                      <a:avLst/>
                    </a:prstGeom>
                    <a:noFill/>
                    <a:ln>
                      <a:noFill/>
                    </a:ln>
                  </pic:spPr>
                </pic:pic>
              </a:graphicData>
            </a:graphic>
          </wp:inline>
        </w:drawing>
      </w:r>
    </w:p>
    <w:p w14:paraId="3F23338A" w14:textId="77777777" w:rsidR="00573A59" w:rsidRDefault="00573A59" w:rsidP="006345EA">
      <w:r>
        <w:t>— </w:t>
      </w:r>
      <w:r w:rsidR="006345EA" w:rsidRPr="006345EA">
        <w:t>Vite</w:t>
      </w:r>
      <w:r>
        <w:t xml:space="preserve"> ! </w:t>
      </w:r>
      <w:r w:rsidR="006345EA" w:rsidRPr="006345EA">
        <w:t>Ils en auront pour une ou deux heures</w:t>
      </w:r>
      <w:r>
        <w:t xml:space="preserve">… </w:t>
      </w:r>
      <w:r w:rsidR="006345EA" w:rsidRPr="006345EA">
        <w:t>Mais ce n</w:t>
      </w:r>
      <w:r>
        <w:t>’</w:t>
      </w:r>
      <w:r w:rsidR="006345EA" w:rsidRPr="006345EA">
        <w:t>est pas trop</w:t>
      </w:r>
      <w:r>
        <w:t xml:space="preserve"> ! </w:t>
      </w:r>
      <w:r w:rsidR="006345EA" w:rsidRPr="006345EA">
        <w:t>dit-il à son</w:t>
      </w:r>
      <w:r w:rsidR="00454292">
        <w:t xml:space="preserve"> </w:t>
      </w:r>
      <w:r w:rsidR="00454292" w:rsidRPr="006345EA">
        <w:t>complice en rentrant dans sa chambre</w:t>
      </w:r>
      <w:r w:rsidR="00454292">
        <w:t>.</w:t>
      </w:r>
    </w:p>
    <w:p w14:paraId="447D19FD" w14:textId="77777777" w:rsidR="00573A59" w:rsidRDefault="00573A59" w:rsidP="006345EA">
      <w:r>
        <w:t>— </w:t>
      </w:r>
      <w:r w:rsidR="006345EA" w:rsidRPr="006345EA">
        <w:t>Ils vont loin</w:t>
      </w:r>
      <w:r>
        <w:t> ?</w:t>
      </w:r>
    </w:p>
    <w:p w14:paraId="0E5AC51F" w14:textId="77777777" w:rsidR="006345EA" w:rsidRPr="008B1F88" w:rsidRDefault="00573A59" w:rsidP="006345EA">
      <w:r>
        <w:t>— </w:t>
      </w:r>
      <w:r w:rsidR="006345EA" w:rsidRPr="006345EA">
        <w:t xml:space="preserve">Au moins à </w:t>
      </w:r>
      <w:r w:rsidR="00697D2B" w:rsidRPr="006345EA">
        <w:t>Wolf</w:t>
      </w:r>
      <w:r w:rsidR="006345EA" w:rsidRPr="006345EA">
        <w:t>schlucht</w:t>
      </w:r>
      <w:r>
        <w:t>.</w:t>
      </w:r>
    </w:p>
    <w:p w14:paraId="4B48F14E" w14:textId="77777777" w:rsidR="00573A59" w:rsidRDefault="00573A59" w:rsidP="006345EA">
      <w:r>
        <w:t>— </w:t>
      </w:r>
      <w:r w:rsidR="006345EA" w:rsidRPr="006345EA">
        <w:t>Il n</w:t>
      </w:r>
      <w:r>
        <w:t>’</w:t>
      </w:r>
      <w:r w:rsidR="006345EA" w:rsidRPr="006345EA">
        <w:t>y a personne dans notre couloir</w:t>
      </w:r>
      <w:r>
        <w:t> ?</w:t>
      </w:r>
    </w:p>
    <w:p w14:paraId="485E1C45" w14:textId="77777777" w:rsidR="00573A59" w:rsidRDefault="00573A59" w:rsidP="006345EA">
      <w:r>
        <w:t>— </w:t>
      </w:r>
      <w:r w:rsidR="006345EA" w:rsidRPr="006345EA">
        <w:t>Personne</w:t>
      </w:r>
      <w:r>
        <w:t xml:space="preserve">… </w:t>
      </w:r>
      <w:r w:rsidR="006345EA" w:rsidRPr="006345EA">
        <w:t>Viens</w:t>
      </w:r>
      <w:r>
        <w:t>…</w:t>
      </w:r>
    </w:p>
    <w:p w14:paraId="5D6F6239" w14:textId="77777777" w:rsidR="00573A59" w:rsidRDefault="006345EA" w:rsidP="006345EA">
      <w:r w:rsidRPr="006345EA">
        <w:t>En hommes prévoyants</w:t>
      </w:r>
      <w:r w:rsidR="00573A59">
        <w:t xml:space="preserve">, </w:t>
      </w:r>
      <w:r w:rsidRPr="006345EA">
        <w:t>ils avaient étudié les serrures de presque toutes les chambres</w:t>
      </w:r>
      <w:r w:rsidR="00573A59">
        <w:t xml:space="preserve">. </w:t>
      </w:r>
      <w:r w:rsidRPr="006345EA">
        <w:t>Il ne</w:t>
      </w:r>
      <w:r w:rsidR="00573A59">
        <w:t xml:space="preserve"> </w:t>
      </w:r>
      <w:r w:rsidRPr="006345EA">
        <w:t>fallut pas dix secondes pour ouvrir la porte du</w:t>
      </w:r>
      <w:r w:rsidR="00573A59">
        <w:t xml:space="preserve"> </w:t>
      </w:r>
      <w:r w:rsidRPr="006345EA">
        <w:t>capitaine Garnet</w:t>
      </w:r>
      <w:r w:rsidR="00573A59">
        <w:t>.</w:t>
      </w:r>
    </w:p>
    <w:p w14:paraId="151818C6" w14:textId="77777777" w:rsidR="00573A59" w:rsidRDefault="006345EA" w:rsidP="006345EA">
      <w:r w:rsidRPr="006345EA">
        <w:t>Holbeck cherchait partout</w:t>
      </w:r>
      <w:r w:rsidR="00573A59">
        <w:t xml:space="preserve">, </w:t>
      </w:r>
      <w:r w:rsidRPr="006345EA">
        <w:t>tandis que son complice allait faire le guet au bas de l</w:t>
      </w:r>
      <w:r w:rsidR="00573A59">
        <w:t>’</w:t>
      </w:r>
      <w:r w:rsidRPr="006345EA">
        <w:t>escalier</w:t>
      </w:r>
      <w:r w:rsidR="00573A59">
        <w:t xml:space="preserve">. </w:t>
      </w:r>
      <w:r w:rsidRPr="006345EA">
        <w:t>La pierre découverte</w:t>
      </w:r>
      <w:r w:rsidR="00573A59">
        <w:t xml:space="preserve">, </w:t>
      </w:r>
      <w:r w:rsidRPr="006345EA">
        <w:t>il la mesura</w:t>
      </w:r>
      <w:r w:rsidR="00573A59">
        <w:t xml:space="preserve">, </w:t>
      </w:r>
      <w:r w:rsidRPr="006345EA">
        <w:t>descendit à</w:t>
      </w:r>
      <w:r w:rsidR="00573A59">
        <w:t xml:space="preserve"> </w:t>
      </w:r>
      <w:r w:rsidRPr="006345EA">
        <w:t>un petit hangar où l</w:t>
      </w:r>
      <w:r w:rsidR="00573A59">
        <w:t>’</w:t>
      </w:r>
      <w:r w:rsidRPr="006345EA">
        <w:t>on resserrait des outils</w:t>
      </w:r>
      <w:r w:rsidR="00573A59">
        <w:t xml:space="preserve">, </w:t>
      </w:r>
      <w:r w:rsidRPr="006345EA">
        <w:t>des</w:t>
      </w:r>
      <w:r w:rsidR="00573A59">
        <w:t xml:space="preserve"> </w:t>
      </w:r>
      <w:r w:rsidRPr="006345EA">
        <w:t>briques</w:t>
      </w:r>
      <w:r w:rsidR="00573A59">
        <w:t xml:space="preserve">, </w:t>
      </w:r>
      <w:r w:rsidRPr="006345EA">
        <w:t>de vieux bidons</w:t>
      </w:r>
      <w:r w:rsidR="00573A59">
        <w:t xml:space="preserve">. </w:t>
      </w:r>
      <w:r w:rsidRPr="006345EA">
        <w:t>Sur les conseils de</w:t>
      </w:r>
      <w:r w:rsidR="00573A59">
        <w:t xml:space="preserve"> </w:t>
      </w:r>
      <w:r w:rsidRPr="006345EA">
        <w:t>Gotho</w:t>
      </w:r>
      <w:r w:rsidR="003C4A04">
        <w:t>rn</w:t>
      </w:r>
      <w:r w:rsidR="00573A59">
        <w:t xml:space="preserve">, </w:t>
      </w:r>
      <w:r w:rsidRPr="006345EA">
        <w:t>ils y avaient peu à peu apporté des</w:t>
      </w:r>
      <w:r w:rsidR="00573A59">
        <w:t xml:space="preserve"> </w:t>
      </w:r>
      <w:r w:rsidRPr="006345EA">
        <w:t>blocs de grès de dimensions diverses</w:t>
      </w:r>
      <w:r w:rsidR="00573A59">
        <w:t xml:space="preserve">. </w:t>
      </w:r>
      <w:r w:rsidRPr="006345EA">
        <w:t>Sachant</w:t>
      </w:r>
      <w:r w:rsidR="00573A59">
        <w:t xml:space="preserve"> </w:t>
      </w:r>
      <w:r w:rsidRPr="006345EA">
        <w:t>qu</w:t>
      </w:r>
      <w:r w:rsidR="00573A59">
        <w:t>’</w:t>
      </w:r>
      <w:r w:rsidRPr="006345EA">
        <w:t>il s</w:t>
      </w:r>
      <w:r w:rsidR="00573A59">
        <w:t>’</w:t>
      </w:r>
      <w:r w:rsidRPr="006345EA">
        <w:t>agissait d</w:t>
      </w:r>
      <w:r w:rsidR="00573A59">
        <w:t>’</w:t>
      </w:r>
      <w:r w:rsidRPr="006345EA">
        <w:t>une pierre</w:t>
      </w:r>
      <w:r w:rsidR="00573A59">
        <w:t xml:space="preserve"> </w:t>
      </w:r>
      <w:r w:rsidRPr="006345EA">
        <w:t>de la muraille de l</w:t>
      </w:r>
      <w:r w:rsidR="00573A59">
        <w:t>’</w:t>
      </w:r>
      <w:r w:rsidRPr="006345EA">
        <w:t>église</w:t>
      </w:r>
      <w:r w:rsidR="00573A59">
        <w:t xml:space="preserve">, </w:t>
      </w:r>
      <w:r w:rsidRPr="006345EA">
        <w:t>et</w:t>
      </w:r>
      <w:r w:rsidR="00573A59">
        <w:t xml:space="preserve"> </w:t>
      </w:r>
      <w:r w:rsidRPr="006345EA">
        <w:t>se doutant que ce devait être</w:t>
      </w:r>
      <w:r w:rsidR="00573A59">
        <w:t xml:space="preserve"> </w:t>
      </w:r>
      <w:r w:rsidRPr="006345EA">
        <w:t>une pierre qu</w:t>
      </w:r>
      <w:r w:rsidR="00573A59">
        <w:t>’</w:t>
      </w:r>
      <w:r w:rsidRPr="006345EA">
        <w:t>on pouvait enlever sans se hisser sur une</w:t>
      </w:r>
      <w:r w:rsidR="00573A59">
        <w:t xml:space="preserve"> </w:t>
      </w:r>
      <w:r w:rsidRPr="006345EA">
        <w:t>échelle</w:t>
      </w:r>
      <w:r w:rsidR="00573A59">
        <w:t xml:space="preserve">, </w:t>
      </w:r>
      <w:r w:rsidRPr="006345EA">
        <w:t xml:space="preserve">ils les </w:t>
      </w:r>
      <w:r w:rsidRPr="006345EA">
        <w:lastRenderedPageBreak/>
        <w:t>avaient étudiées</w:t>
      </w:r>
      <w:r w:rsidR="00573A59">
        <w:t xml:space="preserve">, </w:t>
      </w:r>
      <w:r w:rsidRPr="006345EA">
        <w:t>avaient reconnu la</w:t>
      </w:r>
      <w:r w:rsidR="00573A59">
        <w:t xml:space="preserve"> </w:t>
      </w:r>
      <w:r w:rsidRPr="006345EA">
        <w:t>sorte de grès</w:t>
      </w:r>
      <w:r w:rsidR="00573A59">
        <w:t xml:space="preserve">, </w:t>
      </w:r>
      <w:r w:rsidRPr="006345EA">
        <w:t>et s</w:t>
      </w:r>
      <w:r w:rsidR="00573A59">
        <w:t>’</w:t>
      </w:r>
      <w:r w:rsidRPr="006345EA">
        <w:t>en étaient</w:t>
      </w:r>
      <w:r w:rsidR="00573A59">
        <w:t xml:space="preserve"> </w:t>
      </w:r>
      <w:r w:rsidRPr="006345EA">
        <w:t>fait à tout hasard une petite</w:t>
      </w:r>
      <w:r w:rsidR="00573A59">
        <w:t xml:space="preserve"> </w:t>
      </w:r>
      <w:r w:rsidRPr="006345EA">
        <w:t>collection</w:t>
      </w:r>
      <w:r w:rsidR="00573A59">
        <w:t>.</w:t>
      </w:r>
    </w:p>
    <w:p w14:paraId="587B2544" w14:textId="77777777" w:rsidR="00573A59" w:rsidRDefault="006345EA" w:rsidP="006345EA">
      <w:r w:rsidRPr="006345EA">
        <w:t>Il ne fut donc pas trop difficile pour Holbeck de trouver un bloc à peu près semblable</w:t>
      </w:r>
      <w:r w:rsidR="00573A59">
        <w:t xml:space="preserve">, </w:t>
      </w:r>
      <w:r w:rsidRPr="006345EA">
        <w:t>comme forme et comme</w:t>
      </w:r>
      <w:r w:rsidR="00573A59">
        <w:t xml:space="preserve"> </w:t>
      </w:r>
      <w:r w:rsidRPr="006345EA">
        <w:t>grandeur</w:t>
      </w:r>
      <w:r w:rsidR="00573A59">
        <w:t xml:space="preserve">. </w:t>
      </w:r>
      <w:r w:rsidRPr="006345EA">
        <w:t>Sans doute l</w:t>
      </w:r>
      <w:r w:rsidR="00573A59">
        <w:t>’</w:t>
      </w:r>
      <w:r w:rsidRPr="006345EA">
        <w:t>officier n</w:t>
      </w:r>
      <w:r w:rsidR="00573A59">
        <w:t>’</w:t>
      </w:r>
      <w:r w:rsidRPr="006345EA">
        <w:t>avait-il pas fait attention au signalement de sa</w:t>
      </w:r>
      <w:r w:rsidR="00573A59">
        <w:t xml:space="preserve"> </w:t>
      </w:r>
      <w:r w:rsidRPr="006345EA">
        <w:t>pierre</w:t>
      </w:r>
      <w:r w:rsidR="00573A59">
        <w:t xml:space="preserve">, </w:t>
      </w:r>
      <w:r w:rsidRPr="006345EA">
        <w:t>aux traces de sa vieillesse</w:t>
      </w:r>
      <w:r w:rsidR="00573A59">
        <w:t xml:space="preserve">, </w:t>
      </w:r>
      <w:r w:rsidRPr="006345EA">
        <w:t>aux blessures qu</w:t>
      </w:r>
      <w:r w:rsidR="00573A59">
        <w:t>’</w:t>
      </w:r>
      <w:r w:rsidRPr="006345EA">
        <w:t>elle</w:t>
      </w:r>
      <w:r w:rsidR="00573A59">
        <w:t xml:space="preserve"> </w:t>
      </w:r>
      <w:r w:rsidRPr="006345EA">
        <w:t>avait reçues aux cours des</w:t>
      </w:r>
      <w:r w:rsidR="00573A59">
        <w:t xml:space="preserve"> </w:t>
      </w:r>
      <w:r w:rsidRPr="006345EA">
        <w:t>siècles</w:t>
      </w:r>
      <w:r w:rsidR="00573A59">
        <w:t xml:space="preserve">. </w:t>
      </w:r>
      <w:r w:rsidRPr="006345EA">
        <w:t>D</w:t>
      </w:r>
      <w:r w:rsidR="00573A59">
        <w:t>’</w:t>
      </w:r>
      <w:r w:rsidRPr="006345EA">
        <w:t>ailleurs Holbeck se</w:t>
      </w:r>
      <w:r w:rsidR="00573A59">
        <w:t xml:space="preserve"> </w:t>
      </w:r>
      <w:r w:rsidRPr="006345EA">
        <w:t>chargeait de donner à la</w:t>
      </w:r>
      <w:r w:rsidR="00573A59">
        <w:t xml:space="preserve"> </w:t>
      </w:r>
      <w:r w:rsidRPr="006345EA">
        <w:t>sienne un aspect vénérable</w:t>
      </w:r>
      <w:r w:rsidR="00573A59">
        <w:t xml:space="preserve">, </w:t>
      </w:r>
      <w:r w:rsidRPr="006345EA">
        <w:t>tout comme les fabricants de</w:t>
      </w:r>
      <w:r w:rsidR="00573A59">
        <w:t xml:space="preserve"> </w:t>
      </w:r>
      <w:r w:rsidRPr="006345EA">
        <w:t>vieux meubles savent donner</w:t>
      </w:r>
      <w:r w:rsidR="00573A59">
        <w:t xml:space="preserve"> </w:t>
      </w:r>
      <w:r w:rsidRPr="006345EA">
        <w:t>aux bois</w:t>
      </w:r>
      <w:r w:rsidR="00573A59">
        <w:t xml:space="preserve">, </w:t>
      </w:r>
      <w:r w:rsidRPr="006345EA">
        <w:t>l</w:t>
      </w:r>
      <w:r w:rsidR="00573A59">
        <w:t>’</w:t>
      </w:r>
      <w:r w:rsidRPr="006345EA">
        <w:t>usure et même la</w:t>
      </w:r>
      <w:r w:rsidR="00573A59">
        <w:t xml:space="preserve"> </w:t>
      </w:r>
      <w:r w:rsidRPr="006345EA">
        <w:t>pourriture de cinq cents</w:t>
      </w:r>
      <w:r w:rsidR="00573A59">
        <w:t xml:space="preserve"> </w:t>
      </w:r>
      <w:r w:rsidR="008F1372">
        <w:t>an</w:t>
      </w:r>
      <w:r w:rsidRPr="006345EA">
        <w:t>nées</w:t>
      </w:r>
      <w:r w:rsidR="00573A59">
        <w:t>.</w:t>
      </w:r>
    </w:p>
    <w:p w14:paraId="07518A88" w14:textId="77777777" w:rsidR="00573A59" w:rsidRDefault="006345EA" w:rsidP="006345EA">
      <w:r w:rsidRPr="006345EA">
        <w:t xml:space="preserve">Avant de commencer </w:t>
      </w:r>
      <w:r w:rsidR="008F1372">
        <w:t xml:space="preserve">son </w:t>
      </w:r>
      <w:r w:rsidRPr="006345EA">
        <w:t>travail</w:t>
      </w:r>
      <w:r w:rsidR="00573A59">
        <w:t xml:space="preserve">, </w:t>
      </w:r>
      <w:r w:rsidRPr="006345EA">
        <w:t>il alla retrouver</w:t>
      </w:r>
      <w:r w:rsidR="00573A59">
        <w:t xml:space="preserve"> </w:t>
      </w:r>
      <w:r w:rsidR="008F1372">
        <w:t xml:space="preserve">son </w:t>
      </w:r>
      <w:r w:rsidRPr="006345EA">
        <w:t>complice</w:t>
      </w:r>
      <w:r w:rsidR="00573A59">
        <w:t>.</w:t>
      </w:r>
    </w:p>
    <w:p w14:paraId="5E3C3B4D" w14:textId="77777777" w:rsidR="00573A59" w:rsidRDefault="00573A59" w:rsidP="006345EA">
      <w:r>
        <w:t>— </w:t>
      </w:r>
      <w:r w:rsidR="006345EA" w:rsidRPr="006345EA">
        <w:t>Rien de nouveau</w:t>
      </w:r>
      <w:r w:rsidR="008F1372">
        <w:t> </w:t>
      </w:r>
      <w:r>
        <w:t>?</w:t>
      </w:r>
    </w:p>
    <w:p w14:paraId="47BBE625" w14:textId="77777777" w:rsidR="00573A59" w:rsidRDefault="00573A59" w:rsidP="006345EA">
      <w:r>
        <w:t>— </w:t>
      </w:r>
      <w:r w:rsidR="006345EA" w:rsidRPr="006345EA">
        <w:t>Non</w:t>
      </w:r>
      <w:r>
        <w:t xml:space="preserve">. </w:t>
      </w:r>
      <w:r w:rsidR="006345EA" w:rsidRPr="006345EA">
        <w:t>Si je les vois arriver</w:t>
      </w:r>
      <w:r>
        <w:t xml:space="preserve">, </w:t>
      </w:r>
      <w:r w:rsidR="008F1372">
        <w:t xml:space="preserve">je t’avertis. </w:t>
      </w:r>
      <w:r w:rsidR="006345EA" w:rsidRPr="006345EA">
        <w:t>En attendant que ma besogne soit faite</w:t>
      </w:r>
      <w:r>
        <w:t xml:space="preserve">, </w:t>
      </w:r>
      <w:r w:rsidR="006345EA" w:rsidRPr="006345EA">
        <w:t>remets</w:t>
      </w:r>
      <w:r>
        <w:t xml:space="preserve"> </w:t>
      </w:r>
      <w:r w:rsidR="006345EA" w:rsidRPr="006345EA">
        <w:t>leur pierre à sa place</w:t>
      </w:r>
      <w:r>
        <w:t>.</w:t>
      </w:r>
    </w:p>
    <w:p w14:paraId="0E78E5DF" w14:textId="77777777" w:rsidR="00573A59" w:rsidRDefault="006345EA" w:rsidP="006345EA">
      <w:r w:rsidRPr="006345EA">
        <w:t>Pendant que les officiers montaient à l</w:t>
      </w:r>
      <w:r w:rsidR="00573A59">
        <w:t>’</w:t>
      </w:r>
      <w:r w:rsidRPr="006345EA">
        <w:t>église</w:t>
      </w:r>
      <w:r w:rsidR="00573A59">
        <w:t xml:space="preserve">, </w:t>
      </w:r>
      <w:r w:rsidRPr="006345EA">
        <w:t>les deux Allemands avaient préparé un bout de</w:t>
      </w:r>
      <w:r w:rsidR="00573A59">
        <w:t xml:space="preserve"> </w:t>
      </w:r>
      <w:r w:rsidRPr="006345EA">
        <w:t>cryptographie qui devait faire merveille</w:t>
      </w:r>
      <w:r w:rsidR="00573A59">
        <w:t xml:space="preserve">. </w:t>
      </w:r>
      <w:r w:rsidRPr="006345EA">
        <w:t>Après</w:t>
      </w:r>
      <w:r w:rsidR="00573A59">
        <w:t xml:space="preserve"> </w:t>
      </w:r>
      <w:r w:rsidRPr="006345EA">
        <w:t>avoir bien noté la grandeur</w:t>
      </w:r>
      <w:r w:rsidR="00573A59">
        <w:t xml:space="preserve">, </w:t>
      </w:r>
      <w:r w:rsidRPr="006345EA">
        <w:t>la profondeur</w:t>
      </w:r>
      <w:r w:rsidR="00573A59">
        <w:t xml:space="preserve">, </w:t>
      </w:r>
      <w:r w:rsidRPr="006345EA">
        <w:t>l</w:t>
      </w:r>
      <w:r w:rsidR="00573A59">
        <w:t>’</w:t>
      </w:r>
      <w:r w:rsidRPr="006345EA">
        <w:t>espacement des lettres de l</w:t>
      </w:r>
      <w:r w:rsidR="00573A59">
        <w:t>’</w:t>
      </w:r>
      <w:r w:rsidRPr="006345EA">
        <w:t>original</w:t>
      </w:r>
      <w:r w:rsidR="00573A59">
        <w:t xml:space="preserve">, </w:t>
      </w:r>
      <w:r w:rsidRPr="006345EA">
        <w:t>Holbeck se</w:t>
      </w:r>
      <w:r w:rsidR="00573A59">
        <w:t xml:space="preserve"> </w:t>
      </w:r>
      <w:r w:rsidRPr="006345EA">
        <w:t>mit à l</w:t>
      </w:r>
      <w:r w:rsidR="00573A59">
        <w:t>’</w:t>
      </w:r>
      <w:r w:rsidRPr="006345EA">
        <w:t>ouvrage avec un solide outil</w:t>
      </w:r>
      <w:r w:rsidR="00573A59">
        <w:t xml:space="preserve">. </w:t>
      </w:r>
      <w:r w:rsidRPr="006345EA">
        <w:t>Il ne lui</w:t>
      </w:r>
      <w:r w:rsidR="00573A59">
        <w:t xml:space="preserve"> </w:t>
      </w:r>
      <w:r w:rsidRPr="006345EA">
        <w:t>fallut pas plus d</w:t>
      </w:r>
      <w:r w:rsidR="00573A59">
        <w:t>’</w:t>
      </w:r>
      <w:r w:rsidRPr="006345EA">
        <w:t>une demi-heure pour graver</w:t>
      </w:r>
      <w:r w:rsidR="00573A59">
        <w:t xml:space="preserve"> </w:t>
      </w:r>
      <w:r w:rsidRPr="006345EA">
        <w:t>son inscription et autant pour donner à son bloc</w:t>
      </w:r>
      <w:r w:rsidR="00573A59">
        <w:t xml:space="preserve"> </w:t>
      </w:r>
      <w:r w:rsidRPr="006345EA">
        <w:t>les principales défectuosités de l</w:t>
      </w:r>
      <w:r w:rsidR="00573A59">
        <w:t>’</w:t>
      </w:r>
      <w:r w:rsidRPr="006345EA">
        <w:t>autre</w:t>
      </w:r>
      <w:r w:rsidR="00573A59">
        <w:t xml:space="preserve">, </w:t>
      </w:r>
      <w:r w:rsidRPr="006345EA">
        <w:t>ainsi</w:t>
      </w:r>
      <w:r w:rsidR="00573A59">
        <w:t xml:space="preserve"> </w:t>
      </w:r>
      <w:r w:rsidRPr="006345EA">
        <w:t>qu</w:t>
      </w:r>
      <w:r w:rsidR="00573A59">
        <w:t>’</w:t>
      </w:r>
      <w:r w:rsidRPr="006345EA">
        <w:t>une patine de sable et de terre</w:t>
      </w:r>
      <w:r w:rsidR="00573A59">
        <w:t xml:space="preserve">. </w:t>
      </w:r>
      <w:r w:rsidRPr="006345EA">
        <w:t>Avant de</w:t>
      </w:r>
      <w:r w:rsidR="00573A59">
        <w:t xml:space="preserve"> </w:t>
      </w:r>
      <w:r w:rsidRPr="006345EA">
        <w:t>faire la substitution</w:t>
      </w:r>
      <w:r w:rsidR="00573A59">
        <w:t xml:space="preserve">, </w:t>
      </w:r>
      <w:r w:rsidRPr="006345EA">
        <w:t>il les compara et fut satisfait de son œuvre</w:t>
      </w:r>
      <w:r w:rsidR="00573A59">
        <w:t xml:space="preserve">. </w:t>
      </w:r>
      <w:r w:rsidRPr="006345EA">
        <w:t>Alors il rappela Gotho</w:t>
      </w:r>
      <w:r w:rsidR="00067332">
        <w:t>rn</w:t>
      </w:r>
      <w:r w:rsidR="00573A59">
        <w:t>.</w:t>
      </w:r>
    </w:p>
    <w:p w14:paraId="4F1759FA" w14:textId="77777777" w:rsidR="00573A59" w:rsidRPr="008B1F88" w:rsidRDefault="006345EA" w:rsidP="006345EA">
      <w:r w:rsidRPr="006345EA">
        <w:t>Celui-ci voulut vérifier encore si l</w:t>
      </w:r>
      <w:r w:rsidR="00573A59">
        <w:t>’</w:t>
      </w:r>
      <w:r w:rsidRPr="006345EA">
        <w:t>emballage était exactement rétabli</w:t>
      </w:r>
      <w:r w:rsidR="00573A59">
        <w:t xml:space="preserve">, </w:t>
      </w:r>
      <w:r w:rsidRPr="006345EA">
        <w:t>la corde nouée avec les</w:t>
      </w:r>
      <w:r w:rsidR="00573A59">
        <w:t xml:space="preserve"> </w:t>
      </w:r>
      <w:r w:rsidRPr="006345EA">
        <w:t>mêmes nœuds</w:t>
      </w:r>
      <w:r w:rsidR="00573A59">
        <w:t>.</w:t>
      </w:r>
    </w:p>
    <w:p w14:paraId="4DE3ADFA" w14:textId="028ABA57" w:rsidR="00697D2B" w:rsidRPr="008B1F88" w:rsidRDefault="004461E1" w:rsidP="00697D2B">
      <w:pPr>
        <w:pStyle w:val="Image"/>
      </w:pPr>
      <w:r w:rsidRPr="008B1F88">
        <w:rPr>
          <w:noProof/>
        </w:rPr>
        <w:lastRenderedPageBreak/>
        <w:drawing>
          <wp:inline distT="0" distB="0" distL="0" distR="0" wp14:anchorId="7D5C48D6" wp14:editId="0A1FD713">
            <wp:extent cx="3599815" cy="3599815"/>
            <wp:effectExtent l="0" t="0" r="0" b="0"/>
            <wp:docPr id="10"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99815" cy="3599815"/>
                    </a:xfrm>
                    <a:prstGeom prst="rect">
                      <a:avLst/>
                    </a:prstGeom>
                    <a:noFill/>
                    <a:ln>
                      <a:noFill/>
                    </a:ln>
                  </pic:spPr>
                </pic:pic>
              </a:graphicData>
            </a:graphic>
          </wp:inline>
        </w:drawing>
      </w:r>
    </w:p>
    <w:p w14:paraId="329627B6" w14:textId="77777777" w:rsidR="00573A59" w:rsidRDefault="00573A59" w:rsidP="006345EA">
      <w:r>
        <w:t>— </w:t>
      </w:r>
      <w:r w:rsidR="006345EA" w:rsidRPr="006345EA">
        <w:t>Maintenant</w:t>
      </w:r>
      <w:r>
        <w:t xml:space="preserve">, </w:t>
      </w:r>
      <w:r w:rsidR="006345EA" w:rsidRPr="006345EA">
        <w:t>ils ont de quoi se distraire toute la soirée</w:t>
      </w:r>
      <w:r>
        <w:t xml:space="preserve"> ! </w:t>
      </w:r>
      <w:r w:rsidR="006345EA" w:rsidRPr="006345EA">
        <w:t>ricana-t-il</w:t>
      </w:r>
      <w:r>
        <w:t>.</w:t>
      </w:r>
    </w:p>
    <w:p w14:paraId="457E4D6E" w14:textId="77777777" w:rsidR="00573A59" w:rsidRDefault="006345EA" w:rsidP="006345EA">
      <w:r w:rsidRPr="006345EA">
        <w:t>Holbeck conservait une crainte</w:t>
      </w:r>
      <w:r w:rsidR="00573A59">
        <w:t>.</w:t>
      </w:r>
    </w:p>
    <w:p w14:paraId="196D4669" w14:textId="77777777" w:rsidR="00573A59" w:rsidRDefault="00573A59" w:rsidP="006345EA">
      <w:r>
        <w:t>— </w:t>
      </w:r>
      <w:r w:rsidR="006345EA" w:rsidRPr="006345EA">
        <w:t>Pourvu que le Marocain ne l</w:t>
      </w:r>
      <w:r>
        <w:t>’</w:t>
      </w:r>
      <w:r w:rsidR="006345EA" w:rsidRPr="006345EA">
        <w:t>accompagne pas</w:t>
      </w:r>
      <w:r>
        <w:t>…</w:t>
      </w:r>
    </w:p>
    <w:p w14:paraId="1032EEA2" w14:textId="77777777" w:rsidR="00573A59" w:rsidRDefault="00573A59" w:rsidP="006345EA">
      <w:r>
        <w:t>— </w:t>
      </w:r>
      <w:r w:rsidR="006345EA" w:rsidRPr="006345EA">
        <w:t>Sois tranquille</w:t>
      </w:r>
      <w:r>
        <w:t xml:space="preserve">… </w:t>
      </w:r>
      <w:r w:rsidR="006345EA" w:rsidRPr="006345EA">
        <w:t>Ces sauvages se piquent de délicatesse</w:t>
      </w:r>
      <w:r>
        <w:t xml:space="preserve"> ! </w:t>
      </w:r>
      <w:r w:rsidR="006345EA" w:rsidRPr="006345EA">
        <w:t>Il attendra à l</w:t>
      </w:r>
      <w:r>
        <w:t>’</w:t>
      </w:r>
      <w:r w:rsidR="006345EA" w:rsidRPr="006345EA">
        <w:t>hôtel</w:t>
      </w:r>
      <w:r>
        <w:t>…</w:t>
      </w:r>
    </w:p>
    <w:p w14:paraId="0CF97114" w14:textId="77777777" w:rsidR="00573A59" w:rsidRDefault="00573A59" w:rsidP="006345EA">
      <w:r>
        <w:t>— </w:t>
      </w:r>
      <w:r w:rsidR="006345EA" w:rsidRPr="006345EA">
        <w:t>Et là-bas</w:t>
      </w:r>
      <w:r>
        <w:t xml:space="preserve">, </w:t>
      </w:r>
      <w:r w:rsidR="006345EA" w:rsidRPr="006345EA">
        <w:t>c</w:t>
      </w:r>
      <w:r>
        <w:t>’</w:t>
      </w:r>
      <w:r w:rsidR="006345EA" w:rsidRPr="006345EA">
        <w:t>est nous qui serons présents</w:t>
      </w:r>
      <w:r>
        <w:t xml:space="preserve"> ! </w:t>
      </w:r>
      <w:r w:rsidR="006345EA" w:rsidRPr="006345EA">
        <w:t>Le capitaine Ga</w:t>
      </w:r>
      <w:r w:rsidR="00067332">
        <w:t>rn</w:t>
      </w:r>
      <w:r w:rsidR="006345EA" w:rsidRPr="006345EA">
        <w:t xml:space="preserve">et et le sous-lieutenant </w:t>
      </w:r>
      <w:r w:rsidR="006345EA" w:rsidRPr="008B1F88">
        <w:t>Ali</w:t>
      </w:r>
      <w:r>
        <w:t xml:space="preserve"> </w:t>
      </w:r>
      <w:r w:rsidR="006345EA" w:rsidRPr="006345EA">
        <w:t>ben Amara ne rentrèrent qu</w:t>
      </w:r>
      <w:r>
        <w:t>’</w:t>
      </w:r>
      <w:r w:rsidR="006345EA" w:rsidRPr="006345EA">
        <w:t>à l</w:t>
      </w:r>
      <w:r>
        <w:t>’</w:t>
      </w:r>
      <w:r w:rsidR="006345EA" w:rsidRPr="006345EA">
        <w:t>heure du dîner</w:t>
      </w:r>
      <w:r w:rsidRPr="008B1F88">
        <w:t xml:space="preserve">. </w:t>
      </w:r>
      <w:r w:rsidR="006345EA" w:rsidRPr="008B1F88">
        <w:t>La</w:t>
      </w:r>
      <w:r w:rsidR="006345EA" w:rsidRPr="006345EA">
        <w:t xml:space="preserve"> nature puissante</w:t>
      </w:r>
      <w:r>
        <w:t xml:space="preserve">, </w:t>
      </w:r>
      <w:r w:rsidR="006345EA" w:rsidRPr="006345EA">
        <w:t>presque fantastique</w:t>
      </w:r>
      <w:r>
        <w:t xml:space="preserve">, </w:t>
      </w:r>
      <w:r w:rsidR="006345EA" w:rsidRPr="006345EA">
        <w:t>de ce</w:t>
      </w:r>
      <w:r>
        <w:t xml:space="preserve"> </w:t>
      </w:r>
      <w:r w:rsidR="006345EA" w:rsidRPr="006345EA">
        <w:t>que les étrangers ont surnommé la Petite</w:t>
      </w:r>
      <w:r>
        <w:t xml:space="preserve"> </w:t>
      </w:r>
      <w:r w:rsidR="006345EA" w:rsidRPr="006345EA">
        <w:t>Suisse</w:t>
      </w:r>
      <w:r>
        <w:t xml:space="preserve">, </w:t>
      </w:r>
      <w:r w:rsidR="006345EA" w:rsidRPr="006345EA">
        <w:t>les avait retenus</w:t>
      </w:r>
      <w:r>
        <w:t xml:space="preserve">. </w:t>
      </w:r>
      <w:r w:rsidR="006345EA" w:rsidRPr="006345EA">
        <w:t>Après le repas</w:t>
      </w:r>
      <w:r>
        <w:t xml:space="preserve">, </w:t>
      </w:r>
      <w:r w:rsidR="006345EA" w:rsidRPr="006345EA">
        <w:t>Edmond se retira dans sa chambre</w:t>
      </w:r>
      <w:r>
        <w:t xml:space="preserve">, </w:t>
      </w:r>
      <w:r w:rsidR="006345EA" w:rsidRPr="006345EA">
        <w:t>défit le paquet</w:t>
      </w:r>
      <w:r>
        <w:t xml:space="preserve">, </w:t>
      </w:r>
      <w:r w:rsidR="006345EA" w:rsidRPr="006345EA">
        <w:t>déposa devant lui</w:t>
      </w:r>
      <w:r>
        <w:t xml:space="preserve">, </w:t>
      </w:r>
      <w:r w:rsidR="006345EA" w:rsidRPr="006345EA">
        <w:t>sur la table</w:t>
      </w:r>
      <w:r>
        <w:t xml:space="preserve">, </w:t>
      </w:r>
      <w:r w:rsidR="006345EA" w:rsidRPr="006345EA">
        <w:t>la précieuse</w:t>
      </w:r>
      <w:r>
        <w:t xml:space="preserve"> </w:t>
      </w:r>
      <w:r w:rsidR="006345EA" w:rsidRPr="006345EA">
        <w:t>pierre</w:t>
      </w:r>
      <w:r>
        <w:t xml:space="preserve">, </w:t>
      </w:r>
      <w:r w:rsidR="006345EA" w:rsidRPr="006345EA">
        <w:t>et commença à en déchiffrer le cryptogramme</w:t>
      </w:r>
      <w:r>
        <w:t xml:space="preserve">, </w:t>
      </w:r>
      <w:r w:rsidR="006345EA" w:rsidRPr="006345EA">
        <w:t>besogne d</w:t>
      </w:r>
      <w:r>
        <w:t>’</w:t>
      </w:r>
      <w:r w:rsidR="006345EA" w:rsidRPr="006345EA">
        <w:t>autant plus ardue que le</w:t>
      </w:r>
      <w:r>
        <w:t xml:space="preserve"> </w:t>
      </w:r>
      <w:r w:rsidR="006345EA" w:rsidRPr="006345EA">
        <w:t>texte était en allemand</w:t>
      </w:r>
      <w:r>
        <w:t xml:space="preserve">. </w:t>
      </w:r>
      <w:r w:rsidR="006345EA" w:rsidRPr="006345EA">
        <w:t>Quoiqu</w:t>
      </w:r>
      <w:r>
        <w:t>’</w:t>
      </w:r>
      <w:r w:rsidR="006345EA" w:rsidRPr="006345EA">
        <w:t>il parlât assez</w:t>
      </w:r>
      <w:r>
        <w:t xml:space="preserve"> </w:t>
      </w:r>
      <w:r w:rsidR="006345EA" w:rsidRPr="006345EA">
        <w:t>correctement cette langue</w:t>
      </w:r>
      <w:r>
        <w:t xml:space="preserve">, </w:t>
      </w:r>
      <w:r w:rsidR="006345EA" w:rsidRPr="006345EA">
        <w:t>la différence de fréquence des lettres suscitait une grave difficulté</w:t>
      </w:r>
      <w:r>
        <w:t>.</w:t>
      </w:r>
    </w:p>
    <w:p w14:paraId="5873D6E5" w14:textId="77777777" w:rsidR="006345EA" w:rsidRPr="008B1F88" w:rsidRDefault="006345EA" w:rsidP="00697D2B">
      <w:pPr>
        <w:pStyle w:val="NormalEspApr24"/>
      </w:pPr>
      <w:r w:rsidRPr="006345EA">
        <w:lastRenderedPageBreak/>
        <w:t>Tandis que</w:t>
      </w:r>
      <w:r w:rsidR="00573A59">
        <w:t xml:space="preserve">, </w:t>
      </w:r>
      <w:r w:rsidRPr="006345EA">
        <w:t>trois chambres plus loin</w:t>
      </w:r>
      <w:r w:rsidR="00573A59">
        <w:t xml:space="preserve">, </w:t>
      </w:r>
      <w:r w:rsidRPr="006345EA">
        <w:t>Gotho</w:t>
      </w:r>
      <w:r w:rsidR="00067332">
        <w:t>rn et</w:t>
      </w:r>
      <w:r w:rsidRPr="006345EA">
        <w:t xml:space="preserve"> Holbeck venaient assez facilement à bout</w:t>
      </w:r>
      <w:r w:rsidR="00067332">
        <w:t xml:space="preserve"> du</w:t>
      </w:r>
      <w:r w:rsidR="00573A59">
        <w:t xml:space="preserve"> </w:t>
      </w:r>
      <w:r w:rsidRPr="006345EA">
        <w:t>véritable texte</w:t>
      </w:r>
      <w:r w:rsidR="00573A59">
        <w:t xml:space="preserve">, </w:t>
      </w:r>
      <w:r w:rsidRPr="006345EA">
        <w:t>les indications apocryphes</w:t>
      </w:r>
      <w:r w:rsidR="00573A59">
        <w:t xml:space="preserve"> </w:t>
      </w:r>
      <w:r w:rsidRPr="006345EA">
        <w:t>donnaient pas mal</w:t>
      </w:r>
      <w:r w:rsidR="00573A59">
        <w:t xml:space="preserve"> </w:t>
      </w:r>
      <w:r w:rsidRPr="006345EA">
        <w:t>de fil à retordre à</w:t>
      </w:r>
      <w:r w:rsidR="00573A59">
        <w:t xml:space="preserve"> </w:t>
      </w:r>
      <w:r w:rsidRPr="006345EA">
        <w:t>l</w:t>
      </w:r>
      <w:r w:rsidR="00573A59">
        <w:t>’</w:t>
      </w:r>
      <w:r w:rsidRPr="006345EA">
        <w:t>aviateur</w:t>
      </w:r>
      <w:r w:rsidR="00573A59">
        <w:t xml:space="preserve">. </w:t>
      </w:r>
      <w:r w:rsidRPr="006345EA">
        <w:t>Mais il</w:t>
      </w:r>
      <w:r w:rsidR="00573A59">
        <w:t xml:space="preserve"> </w:t>
      </w:r>
      <w:r w:rsidRPr="006345EA">
        <w:t>avait la ferme volonté d</w:t>
      </w:r>
      <w:r w:rsidR="00573A59">
        <w:t>’</w:t>
      </w:r>
      <w:r w:rsidRPr="006345EA">
        <w:t>en venir à</w:t>
      </w:r>
      <w:r w:rsidR="00573A59">
        <w:t xml:space="preserve"> </w:t>
      </w:r>
      <w:r w:rsidRPr="006345EA">
        <w:t>bout et ne manquait pas de persévérance</w:t>
      </w:r>
      <w:r w:rsidR="00573A59">
        <w:t xml:space="preserve">. </w:t>
      </w:r>
      <w:r w:rsidRPr="006345EA">
        <w:t>Enfin</w:t>
      </w:r>
      <w:r w:rsidR="00573A59">
        <w:t xml:space="preserve">, </w:t>
      </w:r>
      <w:r w:rsidRPr="006345EA">
        <w:t>il</w:t>
      </w:r>
      <w:r w:rsidR="00573A59">
        <w:t xml:space="preserve"> </w:t>
      </w:r>
      <w:r w:rsidRPr="006345EA">
        <w:t>eut devant lui une</w:t>
      </w:r>
      <w:r w:rsidR="00573A59">
        <w:t xml:space="preserve"> </w:t>
      </w:r>
      <w:r w:rsidRPr="006345EA">
        <w:t>traduction qui semblait exacte</w:t>
      </w:r>
      <w:r w:rsidR="00573A59">
        <w:t> :</w:t>
      </w:r>
    </w:p>
    <w:p w14:paraId="6F07E5BB" w14:textId="77777777" w:rsidR="00573A59" w:rsidRPr="008F1576" w:rsidRDefault="006345EA" w:rsidP="006345EA">
      <w:r w:rsidRPr="008F1576">
        <w:rPr>
          <w:i/>
          <w:iCs/>
        </w:rPr>
        <w:t>Centre Sievensc</w:t>
      </w:r>
      <w:r w:rsidR="003B4FA0" w:rsidRPr="008F1576">
        <w:rPr>
          <w:i/>
          <w:iCs/>
        </w:rPr>
        <w:t>hl</w:t>
      </w:r>
      <w:r w:rsidRPr="008F1576">
        <w:rPr>
          <w:i/>
          <w:iCs/>
        </w:rPr>
        <w:t>üf</w:t>
      </w:r>
      <w:r w:rsidR="003B4FA0" w:rsidRPr="008F1576">
        <w:rPr>
          <w:i/>
          <w:iCs/>
        </w:rPr>
        <w:t>f</w:t>
      </w:r>
      <w:r w:rsidR="00573A59" w:rsidRPr="008F1576">
        <w:rPr>
          <w:i/>
          <w:iCs/>
        </w:rPr>
        <w:t xml:space="preserve">. </w:t>
      </w:r>
      <w:r w:rsidRPr="008F1576">
        <w:rPr>
          <w:i/>
          <w:iCs/>
        </w:rPr>
        <w:t>Point le plus étroit</w:t>
      </w:r>
      <w:r w:rsidR="00573A59" w:rsidRPr="008F1576">
        <w:rPr>
          <w:i/>
          <w:iCs/>
        </w:rPr>
        <w:t xml:space="preserve">. </w:t>
      </w:r>
      <w:r w:rsidRPr="008F1576">
        <w:rPr>
          <w:i/>
          <w:iCs/>
        </w:rPr>
        <w:t>Sous petite fent</w:t>
      </w:r>
      <w:r w:rsidR="003B4FA0" w:rsidRPr="008F1576">
        <w:rPr>
          <w:i/>
          <w:iCs/>
        </w:rPr>
        <w:t>e</w:t>
      </w:r>
      <w:r w:rsidRPr="008F1576">
        <w:rPr>
          <w:i/>
          <w:iCs/>
        </w:rPr>
        <w:t xml:space="preserve"> verticale</w:t>
      </w:r>
      <w:r w:rsidR="00573A59" w:rsidRPr="008F1576">
        <w:rPr>
          <w:i/>
          <w:iCs/>
        </w:rPr>
        <w:t>.</w:t>
      </w:r>
    </w:p>
    <w:p w14:paraId="1D052F45" w14:textId="77777777" w:rsidR="00573A59" w:rsidRPr="00697D2B" w:rsidRDefault="006345EA" w:rsidP="00697D2B">
      <w:pPr>
        <w:pStyle w:val="NormalEspApr24"/>
      </w:pPr>
      <w:r w:rsidRPr="008F1576">
        <w:rPr>
          <w:i/>
          <w:iCs/>
        </w:rPr>
        <w:t>Creuser un mètre</w:t>
      </w:r>
      <w:r w:rsidR="00573A59" w:rsidRPr="008F1576">
        <w:rPr>
          <w:i/>
          <w:iCs/>
        </w:rPr>
        <w:t xml:space="preserve">. </w:t>
      </w:r>
      <w:r w:rsidRPr="008F1576">
        <w:rPr>
          <w:i/>
          <w:iCs/>
        </w:rPr>
        <w:t>Trouver niche sous roc oriental</w:t>
      </w:r>
      <w:r w:rsidR="00573A59" w:rsidRPr="008F1576">
        <w:rPr>
          <w:i/>
          <w:iCs/>
        </w:rPr>
        <w:t>.</w:t>
      </w:r>
    </w:p>
    <w:p w14:paraId="6AF3391D" w14:textId="77777777" w:rsidR="00573A59" w:rsidRDefault="00573A59" w:rsidP="006345EA">
      <w:r>
        <w:t>— </w:t>
      </w:r>
      <w:r w:rsidR="006345EA" w:rsidRPr="006345EA">
        <w:t>Il n</w:t>
      </w:r>
      <w:r>
        <w:t>’</w:t>
      </w:r>
      <w:r w:rsidR="006345EA" w:rsidRPr="006345EA">
        <w:t>y avait pas de danger qu</w:t>
      </w:r>
      <w:r>
        <w:t>’</w:t>
      </w:r>
      <w:r w:rsidR="006345EA" w:rsidRPr="006345EA">
        <w:t>on lui enlevât son trésor</w:t>
      </w:r>
      <w:r>
        <w:t xml:space="preserve"> ! </w:t>
      </w:r>
      <w:r w:rsidR="006345EA" w:rsidRPr="006345EA">
        <w:t>ricana Edmond</w:t>
      </w:r>
      <w:r>
        <w:t xml:space="preserve">. </w:t>
      </w:r>
      <w:r w:rsidR="006345EA" w:rsidRPr="006345EA">
        <w:t>Mais ça va m</w:t>
      </w:r>
      <w:r>
        <w:t>’</w:t>
      </w:r>
      <w:r w:rsidR="006345EA" w:rsidRPr="006345EA">
        <w:t>obliger à emporter une pelle et à faire tout</w:t>
      </w:r>
      <w:r>
        <w:t xml:space="preserve"> </w:t>
      </w:r>
      <w:r w:rsidR="006345EA" w:rsidRPr="006345EA">
        <w:t>un travail de pionnier</w:t>
      </w:r>
      <w:r>
        <w:t>…</w:t>
      </w:r>
    </w:p>
    <w:p w14:paraId="0FE2FF94" w14:textId="77777777" w:rsidR="00573A59" w:rsidRDefault="006345EA" w:rsidP="006345EA">
      <w:r w:rsidRPr="006345EA">
        <w:t>Il décida de partir de bonne heure</w:t>
      </w:r>
      <w:r w:rsidR="00573A59">
        <w:t xml:space="preserve">, </w:t>
      </w:r>
      <w:r w:rsidRPr="006345EA">
        <w:t>de façon à terminer sa besogne en une seule fois</w:t>
      </w:r>
      <w:r w:rsidR="00573A59">
        <w:t>.</w:t>
      </w:r>
    </w:p>
    <w:p w14:paraId="127395ED" w14:textId="77777777" w:rsidR="005A1D95" w:rsidRPr="008B1F88" w:rsidRDefault="005A1D95" w:rsidP="005A1D95">
      <w:pPr>
        <w:pStyle w:val="Titre1"/>
      </w:pPr>
      <w:bookmarkStart w:id="6" w:name="_Toc197464170"/>
      <w:r w:rsidRPr="008B1F88">
        <w:lastRenderedPageBreak/>
        <w:t>V</w:t>
      </w:r>
      <w:bookmarkEnd w:id="6"/>
    </w:p>
    <w:p w14:paraId="774B71AC" w14:textId="77777777" w:rsidR="00573A59" w:rsidRDefault="0000650F" w:rsidP="006345EA">
      <w:r>
        <w:t>C</w:t>
      </w:r>
      <w:r>
        <w:rPr>
          <w:rStyle w:val="Taille-1Caracteres"/>
        </w:rPr>
        <w:t>omme</w:t>
      </w:r>
      <w:r w:rsidRPr="006345EA">
        <w:t xml:space="preserve"> </w:t>
      </w:r>
      <w:proofErr w:type="spellStart"/>
      <w:r w:rsidR="006345EA" w:rsidRPr="006345EA">
        <w:t>Gotho</w:t>
      </w:r>
      <w:r w:rsidR="00926B14">
        <w:t>rn</w:t>
      </w:r>
      <w:proofErr w:type="spellEnd"/>
      <w:r w:rsidR="006345EA" w:rsidRPr="006345EA">
        <w:t xml:space="preserve"> l</w:t>
      </w:r>
      <w:r w:rsidR="00573A59">
        <w:t>’</w:t>
      </w:r>
      <w:r w:rsidR="006345EA" w:rsidRPr="006345EA">
        <w:t>avait</w:t>
      </w:r>
      <w:r w:rsidR="00926B14">
        <w:t xml:space="preserve"> </w:t>
      </w:r>
      <w:r w:rsidR="006345EA" w:rsidRPr="006345EA">
        <w:t>prévu</w:t>
      </w:r>
      <w:r w:rsidR="00573A59">
        <w:t xml:space="preserve">, </w:t>
      </w:r>
      <w:r w:rsidR="006345EA" w:rsidRPr="008B1F88">
        <w:t>Ali</w:t>
      </w:r>
      <w:r w:rsidR="006345EA" w:rsidRPr="006345EA">
        <w:t xml:space="preserve"> ben Amara refusa d</w:t>
      </w:r>
      <w:r w:rsidR="00573A59">
        <w:t>’</w:t>
      </w:r>
      <w:r w:rsidR="006345EA" w:rsidRPr="006345EA">
        <w:t>accompagner son ami</w:t>
      </w:r>
      <w:r w:rsidR="00573A59">
        <w:t xml:space="preserve">. </w:t>
      </w:r>
      <w:r w:rsidR="006345EA" w:rsidRPr="006345EA">
        <w:t>Sa délicatesse lui interdisait d</w:t>
      </w:r>
      <w:r w:rsidR="00573A59">
        <w:t>’</w:t>
      </w:r>
      <w:r w:rsidR="006345EA" w:rsidRPr="006345EA">
        <w:t>être auprès de lui</w:t>
      </w:r>
      <w:r w:rsidR="00573A59">
        <w:t xml:space="preserve"> </w:t>
      </w:r>
      <w:r w:rsidR="006345EA" w:rsidRPr="006345EA">
        <w:t>quand il découvrirait le trésor</w:t>
      </w:r>
      <w:r w:rsidR="00573A59">
        <w:t xml:space="preserve">. </w:t>
      </w:r>
      <w:r w:rsidR="006345EA" w:rsidRPr="006345EA">
        <w:t xml:space="preserve">Il aurait </w:t>
      </w:r>
      <w:proofErr w:type="gramStart"/>
      <w:r w:rsidR="006345EA" w:rsidRPr="006345EA">
        <w:t>eu peur</w:t>
      </w:r>
      <w:proofErr w:type="gramEnd"/>
      <w:r w:rsidR="00573A59">
        <w:t xml:space="preserve"> </w:t>
      </w:r>
      <w:r w:rsidR="006345EA" w:rsidRPr="006345EA">
        <w:t>de sembler là un témoin</w:t>
      </w:r>
      <w:r w:rsidR="00573A59">
        <w:t xml:space="preserve">, </w:t>
      </w:r>
      <w:r w:rsidR="006345EA" w:rsidRPr="006345EA">
        <w:t>un surveillant</w:t>
      </w:r>
      <w:r w:rsidR="00573A59">
        <w:t>.</w:t>
      </w:r>
    </w:p>
    <w:p w14:paraId="2454C5C1" w14:textId="77777777" w:rsidR="00573A59" w:rsidRDefault="006345EA" w:rsidP="006345EA">
      <w:r w:rsidRPr="006345EA">
        <w:t>Il accompagna Edmond jusqu</w:t>
      </w:r>
      <w:r w:rsidR="00573A59">
        <w:t>’</w:t>
      </w:r>
      <w:r w:rsidRPr="006345EA">
        <w:t xml:space="preserve">à la diligence de Berdof qui épargnerait les </w:t>
      </w:r>
      <w:r w:rsidRPr="008B1F88">
        <w:t>5</w:t>
      </w:r>
      <w:r w:rsidR="00C907B0" w:rsidRPr="008B1F88">
        <w:t> </w:t>
      </w:r>
      <w:r w:rsidRPr="006345EA">
        <w:t>kilomètres</w:t>
      </w:r>
      <w:r w:rsidR="00573A59">
        <w:t xml:space="preserve"> </w:t>
      </w:r>
      <w:r w:rsidRPr="006345EA">
        <w:t>de montée et permettrait de s</w:t>
      </w:r>
      <w:r w:rsidR="00573A59">
        <w:t>’</w:t>
      </w:r>
      <w:r w:rsidRPr="006345EA">
        <w:t>enfoncer dans</w:t>
      </w:r>
      <w:r w:rsidR="00573A59">
        <w:t xml:space="preserve"> </w:t>
      </w:r>
      <w:r w:rsidRPr="006345EA">
        <w:t>les bois sans se fatiguer à gravir le plateau</w:t>
      </w:r>
      <w:r w:rsidR="00573A59">
        <w:t>.</w:t>
      </w:r>
    </w:p>
    <w:p w14:paraId="633330BD" w14:textId="77777777" w:rsidR="00573A59" w:rsidRDefault="006345EA" w:rsidP="006345EA">
      <w:r w:rsidRPr="006345EA">
        <w:t>Le temps assez frais et nuageux ne faisait cependant pas craindre la pluie</w:t>
      </w:r>
      <w:r w:rsidR="00573A59">
        <w:t xml:space="preserve">. </w:t>
      </w:r>
      <w:r w:rsidRPr="006345EA">
        <w:t>Dans la forêt</w:t>
      </w:r>
      <w:r w:rsidR="00573A59">
        <w:t xml:space="preserve">, </w:t>
      </w:r>
      <w:r w:rsidRPr="006345EA">
        <w:t>la jeune végétation de hêtres et de chênes</w:t>
      </w:r>
      <w:r w:rsidR="00573A59">
        <w:t xml:space="preserve"> </w:t>
      </w:r>
      <w:r w:rsidRPr="006345EA">
        <w:t>s</w:t>
      </w:r>
      <w:r w:rsidR="00573A59">
        <w:t>’</w:t>
      </w:r>
      <w:r w:rsidRPr="006345EA">
        <w:t>égayait de mille chants d</w:t>
      </w:r>
      <w:r w:rsidR="00573A59">
        <w:t>’</w:t>
      </w:r>
      <w:r w:rsidRPr="006345EA">
        <w:t>oiseaux</w:t>
      </w:r>
      <w:r w:rsidR="00573A59">
        <w:t xml:space="preserve">. </w:t>
      </w:r>
      <w:r w:rsidRPr="006345EA">
        <w:t>Parfois un</w:t>
      </w:r>
      <w:r w:rsidR="00573A59">
        <w:t xml:space="preserve"> </w:t>
      </w:r>
      <w:r w:rsidRPr="006345EA">
        <w:t>animal s</w:t>
      </w:r>
      <w:r w:rsidR="00573A59">
        <w:t>’</w:t>
      </w:r>
      <w:r w:rsidRPr="006345EA">
        <w:t>enfuyait sous les arbres</w:t>
      </w:r>
      <w:r w:rsidR="00573A59">
        <w:t xml:space="preserve">. </w:t>
      </w:r>
      <w:r w:rsidRPr="006345EA">
        <w:t>Mais aucun</w:t>
      </w:r>
      <w:r w:rsidR="00573A59">
        <w:t xml:space="preserve"> </w:t>
      </w:r>
      <w:r w:rsidRPr="006345EA">
        <w:t>être humain ne se montrait dans le sentier</w:t>
      </w:r>
      <w:r w:rsidR="00573A59">
        <w:t xml:space="preserve">. </w:t>
      </w:r>
      <w:r w:rsidRPr="006345EA">
        <w:t>Bientôt celui-ci s</w:t>
      </w:r>
      <w:r w:rsidR="00573A59">
        <w:t>’</w:t>
      </w:r>
      <w:r w:rsidRPr="006345EA">
        <w:t>enfonça dans des gorges</w:t>
      </w:r>
      <w:r w:rsidR="00573A59">
        <w:t xml:space="preserve">, </w:t>
      </w:r>
      <w:r w:rsidRPr="006345EA">
        <w:t>contourna des aiguilles</w:t>
      </w:r>
      <w:r w:rsidR="00573A59">
        <w:t xml:space="preserve">, </w:t>
      </w:r>
      <w:r w:rsidRPr="006345EA">
        <w:t>descendit au près du</w:t>
      </w:r>
      <w:r w:rsidR="00573A59">
        <w:t xml:space="preserve"> </w:t>
      </w:r>
      <w:r w:rsidRPr="006345EA">
        <w:t>ruisseau capricieux</w:t>
      </w:r>
      <w:r w:rsidR="00573A59">
        <w:t xml:space="preserve">, </w:t>
      </w:r>
      <w:r w:rsidRPr="006345EA">
        <w:t>l</w:t>
      </w:r>
      <w:r w:rsidR="00573A59">
        <w:t>’</w:t>
      </w:r>
      <w:r w:rsidRPr="006345EA">
        <w:t>enjamba sur des pierres</w:t>
      </w:r>
      <w:r w:rsidR="00573A59">
        <w:t xml:space="preserve"> </w:t>
      </w:r>
      <w:r w:rsidRPr="006345EA">
        <w:t>plates</w:t>
      </w:r>
      <w:r w:rsidR="00573A59">
        <w:t xml:space="preserve">, </w:t>
      </w:r>
      <w:r w:rsidRPr="006345EA">
        <w:t>remonta pour se perdre dans les fourrés</w:t>
      </w:r>
      <w:r w:rsidR="00573A59">
        <w:t>.</w:t>
      </w:r>
    </w:p>
    <w:p w14:paraId="3DE1A245" w14:textId="77777777" w:rsidR="00573A59" w:rsidRPr="008B1F88" w:rsidRDefault="006345EA" w:rsidP="006345EA">
      <w:r w:rsidRPr="006345EA">
        <w:t>Après avoir quitté le village de Berdof et les routes du plateau</w:t>
      </w:r>
      <w:r w:rsidR="00573A59">
        <w:t xml:space="preserve">, </w:t>
      </w:r>
      <w:r w:rsidRPr="006345EA">
        <w:t>bordées de pommiers en</w:t>
      </w:r>
      <w:r w:rsidR="00573A59">
        <w:t xml:space="preserve"> </w:t>
      </w:r>
      <w:r w:rsidRPr="006345EA">
        <w:t>fleurs</w:t>
      </w:r>
      <w:r w:rsidR="00573A59">
        <w:t xml:space="preserve">, </w:t>
      </w:r>
      <w:r w:rsidRPr="006345EA">
        <w:t xml:space="preserve">il fallut une bonne heure à </w:t>
      </w:r>
      <w:r w:rsidR="00926B14">
        <w:t>E</w:t>
      </w:r>
      <w:r w:rsidR="00926B14" w:rsidRPr="006345EA">
        <w:t>dmond</w:t>
      </w:r>
      <w:r w:rsidR="00573A59">
        <w:t xml:space="preserve"> </w:t>
      </w:r>
      <w:r w:rsidRPr="006345EA">
        <w:t>Ga</w:t>
      </w:r>
      <w:r w:rsidR="00926B14">
        <w:t>rn</w:t>
      </w:r>
      <w:r w:rsidRPr="006345EA">
        <w:t>et pour atteindre les Sievenschlüff</w:t>
      </w:r>
      <w:r w:rsidR="00573A59">
        <w:t xml:space="preserve">, </w:t>
      </w:r>
      <w:r w:rsidRPr="006345EA">
        <w:t>dans</w:t>
      </w:r>
      <w:r w:rsidR="00573A59">
        <w:t xml:space="preserve"> </w:t>
      </w:r>
      <w:r w:rsidRPr="006345EA">
        <w:t>un des endroits les plus sauvages qui dominent</w:t>
      </w:r>
      <w:r w:rsidR="00573A59">
        <w:t xml:space="preserve"> </w:t>
      </w:r>
      <w:r w:rsidRPr="006345EA">
        <w:t>la Sure</w:t>
      </w:r>
      <w:r w:rsidR="00573A59">
        <w:t xml:space="preserve">. </w:t>
      </w:r>
      <w:r w:rsidRPr="006345EA">
        <w:t>Il ne se doutait pas qu</w:t>
      </w:r>
      <w:r w:rsidR="00573A59">
        <w:t>’</w:t>
      </w:r>
      <w:r w:rsidRPr="006345EA">
        <w:t xml:space="preserve">à </w:t>
      </w:r>
      <w:r w:rsidR="00926B14">
        <w:t>100</w:t>
      </w:r>
      <w:r w:rsidRPr="006345EA">
        <w:t xml:space="preserve"> mètres</w:t>
      </w:r>
      <w:r w:rsidR="00573A59">
        <w:t xml:space="preserve"> </w:t>
      </w:r>
      <w:r w:rsidRPr="006345EA">
        <w:t>de lui</w:t>
      </w:r>
      <w:r w:rsidR="00573A59">
        <w:t xml:space="preserve">, </w:t>
      </w:r>
      <w:r w:rsidRPr="006345EA">
        <w:t>derrière un roc</w:t>
      </w:r>
      <w:r w:rsidR="00573A59">
        <w:t xml:space="preserve">, </w:t>
      </w:r>
      <w:r w:rsidRPr="006345EA">
        <w:t>deux touristes l</w:t>
      </w:r>
      <w:r w:rsidR="00573A59">
        <w:t>’</w:t>
      </w:r>
      <w:r w:rsidRPr="006345EA">
        <w:t>attendaient depuis longtemps</w:t>
      </w:r>
      <w:r w:rsidR="00573A59">
        <w:t xml:space="preserve">. </w:t>
      </w:r>
      <w:r w:rsidRPr="006345EA">
        <w:t>Gotho</w:t>
      </w:r>
      <w:r w:rsidR="008F033B">
        <w:t>rn</w:t>
      </w:r>
      <w:r w:rsidRPr="006345EA">
        <w:t xml:space="preserve"> et Holbeck</w:t>
      </w:r>
      <w:r w:rsidR="00573A59">
        <w:t xml:space="preserve">, </w:t>
      </w:r>
      <w:r w:rsidRPr="006345EA">
        <w:t>en effet</w:t>
      </w:r>
      <w:r w:rsidR="00573A59">
        <w:t xml:space="preserve">, </w:t>
      </w:r>
      <w:r w:rsidRPr="006345EA">
        <w:t>avaient quitté Echte</w:t>
      </w:r>
      <w:r w:rsidR="008F033B">
        <w:t>rn</w:t>
      </w:r>
      <w:r w:rsidRPr="006345EA">
        <w:t>ach au lever du</w:t>
      </w:r>
      <w:r w:rsidR="00573A59">
        <w:t xml:space="preserve"> </w:t>
      </w:r>
      <w:r w:rsidRPr="006345EA">
        <w:t>soleil</w:t>
      </w:r>
      <w:r w:rsidR="00573A59">
        <w:t xml:space="preserve">, </w:t>
      </w:r>
      <w:r w:rsidRPr="006345EA">
        <w:t>mais ils ne regrettaient pas le temps</w:t>
      </w:r>
      <w:r w:rsidR="00573A59">
        <w:t xml:space="preserve"> </w:t>
      </w:r>
      <w:r w:rsidRPr="006345EA">
        <w:t>perdu</w:t>
      </w:r>
      <w:r w:rsidR="00573A59">
        <w:t xml:space="preserve">, </w:t>
      </w:r>
      <w:r w:rsidRPr="006345EA">
        <w:t>car ils avaient pu constater que le terrifiant phénomène signalé par le curé</w:t>
      </w:r>
      <w:r w:rsidR="00573A59">
        <w:t xml:space="preserve"> </w:t>
      </w:r>
      <w:r w:rsidRPr="006345EA">
        <w:t>géologue</w:t>
      </w:r>
      <w:r w:rsidR="00573A59">
        <w:t xml:space="preserve">, </w:t>
      </w:r>
      <w:r w:rsidRPr="006345EA">
        <w:t>loin de cesser augmentait de</w:t>
      </w:r>
      <w:r w:rsidR="00573A59">
        <w:t xml:space="preserve"> </w:t>
      </w:r>
      <w:r w:rsidRPr="006345EA">
        <w:t>vitesse</w:t>
      </w:r>
      <w:r w:rsidR="00573A59">
        <w:t xml:space="preserve">. </w:t>
      </w:r>
      <w:r w:rsidRPr="006345EA">
        <w:t xml:space="preserve">Un </w:t>
      </w:r>
      <w:r w:rsidRPr="008B1F88">
        <w:t>bât</w:t>
      </w:r>
      <w:r w:rsidRPr="006345EA">
        <w:t>on</w:t>
      </w:r>
      <w:r w:rsidR="00573A59">
        <w:t xml:space="preserve"> </w:t>
      </w:r>
      <w:r w:rsidRPr="006345EA">
        <w:t>solidement encastré</w:t>
      </w:r>
      <w:r w:rsidR="00573A59">
        <w:t xml:space="preserve"> </w:t>
      </w:r>
      <w:r w:rsidRPr="006345EA">
        <w:t>entre les parois s</w:t>
      </w:r>
      <w:r w:rsidR="00573A59">
        <w:t>’</w:t>
      </w:r>
      <w:r w:rsidRPr="006345EA">
        <w:t>était brisé comme un</w:t>
      </w:r>
      <w:r w:rsidR="00573A59">
        <w:t xml:space="preserve"> </w:t>
      </w:r>
      <w:r w:rsidRPr="006345EA">
        <w:t>fétu de paille</w:t>
      </w:r>
      <w:r w:rsidR="00573A59">
        <w:t xml:space="preserve">, </w:t>
      </w:r>
      <w:r w:rsidRPr="006345EA">
        <w:t>dix</w:t>
      </w:r>
      <w:r w:rsidR="00573A59">
        <w:t xml:space="preserve"> </w:t>
      </w:r>
      <w:r w:rsidRPr="006345EA">
        <w:t>minutes plus tard</w:t>
      </w:r>
      <w:r w:rsidR="00573A59">
        <w:t>.</w:t>
      </w:r>
    </w:p>
    <w:p w14:paraId="141B0237" w14:textId="4215FFA4" w:rsidR="00926B14" w:rsidRPr="008B1F88" w:rsidRDefault="004461E1" w:rsidP="00926B14">
      <w:pPr>
        <w:pStyle w:val="Image"/>
      </w:pPr>
      <w:r w:rsidRPr="008B1F88">
        <w:rPr>
          <w:noProof/>
        </w:rPr>
        <w:lastRenderedPageBreak/>
        <w:drawing>
          <wp:inline distT="0" distB="0" distL="0" distR="0" wp14:anchorId="58632F14" wp14:editId="2CAE9EFC">
            <wp:extent cx="3780155" cy="3542665"/>
            <wp:effectExtent l="0" t="0" r="0" b="0"/>
            <wp:docPr id="11"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80155" cy="3542665"/>
                    </a:xfrm>
                    <a:prstGeom prst="rect">
                      <a:avLst/>
                    </a:prstGeom>
                    <a:noFill/>
                    <a:ln>
                      <a:noFill/>
                    </a:ln>
                  </pic:spPr>
                </pic:pic>
              </a:graphicData>
            </a:graphic>
          </wp:inline>
        </w:drawing>
      </w:r>
    </w:p>
    <w:p w14:paraId="6B30C6F4" w14:textId="77777777" w:rsidR="00573A59" w:rsidRDefault="006345EA" w:rsidP="006345EA">
      <w:r w:rsidRPr="006345EA">
        <w:t>Déjà deux des entrées étaient impraticables</w:t>
      </w:r>
      <w:r w:rsidR="00573A59">
        <w:t xml:space="preserve">, </w:t>
      </w:r>
      <w:r w:rsidRPr="006345EA">
        <w:t>et le haut des roches s</w:t>
      </w:r>
      <w:r w:rsidR="00573A59">
        <w:t>’</w:t>
      </w:r>
      <w:r w:rsidRPr="006345EA">
        <w:t>y rejoignait</w:t>
      </w:r>
      <w:r w:rsidR="00573A59">
        <w:t>.</w:t>
      </w:r>
    </w:p>
    <w:p w14:paraId="494D69B7" w14:textId="77777777" w:rsidR="00573A59" w:rsidRDefault="006345EA" w:rsidP="006345EA">
      <w:r w:rsidRPr="006345EA">
        <w:t>Il faut se</w:t>
      </w:r>
      <w:r w:rsidR="00573A59">
        <w:t xml:space="preserve"> </w:t>
      </w:r>
      <w:r w:rsidRPr="006345EA">
        <w:t>rendre exactement compte</w:t>
      </w:r>
      <w:r w:rsidR="00573A59">
        <w:t xml:space="preserve"> </w:t>
      </w:r>
      <w:r w:rsidRPr="006345EA">
        <w:t>de ce qu</w:t>
      </w:r>
      <w:r w:rsidR="00573A59">
        <w:t>’</w:t>
      </w:r>
      <w:r w:rsidRPr="006345EA">
        <w:t>étaient les</w:t>
      </w:r>
      <w:r w:rsidR="00573A59">
        <w:t xml:space="preserve"> </w:t>
      </w:r>
      <w:r w:rsidRPr="006345EA">
        <w:t>Sept Gorges</w:t>
      </w:r>
      <w:r w:rsidR="00573A59">
        <w:t xml:space="preserve">, </w:t>
      </w:r>
      <w:r w:rsidRPr="006345EA">
        <w:t xml:space="preserve">ou </w:t>
      </w:r>
      <w:r w:rsidR="00712070" w:rsidRPr="00712070">
        <w:rPr>
          <w:i/>
          <w:iCs/>
        </w:rPr>
        <w:t>Sievenschlüff</w:t>
      </w:r>
      <w:r w:rsidR="00573A59" w:rsidRPr="008F1576">
        <w:t xml:space="preserve">, </w:t>
      </w:r>
      <w:r w:rsidRPr="006345EA">
        <w:t>avant le</w:t>
      </w:r>
      <w:r w:rsidR="00573A59">
        <w:t xml:space="preserve"> </w:t>
      </w:r>
      <w:r w:rsidRPr="006345EA">
        <w:t>mouvement tectonique qui les ferma</w:t>
      </w:r>
      <w:r w:rsidR="00573A59">
        <w:t xml:space="preserve">. </w:t>
      </w:r>
      <w:r w:rsidRPr="006345EA">
        <w:t>Qu</w:t>
      </w:r>
      <w:r w:rsidR="00573A59">
        <w:t>’</w:t>
      </w:r>
      <w:r w:rsidRPr="006345EA">
        <w:t>on se figure</w:t>
      </w:r>
      <w:r w:rsidR="00573A59">
        <w:t xml:space="preserve">, </w:t>
      </w:r>
      <w:r w:rsidRPr="006345EA">
        <w:t>au</w:t>
      </w:r>
      <w:r w:rsidR="00573A59">
        <w:t xml:space="preserve"> </w:t>
      </w:r>
      <w:r w:rsidRPr="006345EA">
        <w:t>milieu de la nature la</w:t>
      </w:r>
      <w:r w:rsidR="00573A59">
        <w:t xml:space="preserve"> </w:t>
      </w:r>
      <w:r w:rsidR="008F033B">
        <w:t>plus tourmentée, une sorte d’immense pudding, de forme classique, et de 30 mètres de haut, aux parois lisses, sauf d’un côté où l’escalade est possible pour un grimpeur très exerc</w:t>
      </w:r>
      <w:r w:rsidR="00CF72A2">
        <w:t>é</w:t>
      </w:r>
      <w:r w:rsidR="00CF72A2" w:rsidRPr="008B1F88">
        <w:t xml:space="preserve">. </w:t>
      </w:r>
      <w:r w:rsidR="00F07856" w:rsidRPr="00F07856">
        <w:t>Ce bloc, surgi là sous une poussée vertigineuse</w:t>
      </w:r>
      <w:r w:rsidR="00F07856">
        <w:t xml:space="preserve"> </w:t>
      </w:r>
      <w:r w:rsidR="00F07856" w:rsidRPr="00F07856">
        <w:t>de la nature, est coupé, taillé dans tous les sens. Sept brèches s’entrecroisent, comme si on avait dû partager la roche entr</w:t>
      </w:r>
      <w:r w:rsidR="00F07856">
        <w:t>e</w:t>
      </w:r>
      <w:r w:rsidR="00F07856" w:rsidRPr="008B1F88">
        <w:t xml:space="preserve"> </w:t>
      </w:r>
      <w:r w:rsidRPr="008B1F88">
        <w:t>d</w:t>
      </w:r>
      <w:r w:rsidRPr="006345EA">
        <w:t>es propriétaires en indivision</w:t>
      </w:r>
      <w:r w:rsidR="00573A59">
        <w:t xml:space="preserve">. </w:t>
      </w:r>
      <w:r w:rsidRPr="006345EA">
        <w:t>Ces coups d</w:t>
      </w:r>
      <w:r w:rsidR="00573A59">
        <w:t>’</w:t>
      </w:r>
      <w:r w:rsidRPr="006345EA">
        <w:t>épée</w:t>
      </w:r>
      <w:r w:rsidR="00573A59">
        <w:t xml:space="preserve"> </w:t>
      </w:r>
      <w:r w:rsidRPr="006345EA">
        <w:t>qui fendaient le bloc du sommet à la base</w:t>
      </w:r>
      <w:r w:rsidR="00573A59">
        <w:t xml:space="preserve">, </w:t>
      </w:r>
      <w:r w:rsidRPr="006345EA">
        <w:t>n</w:t>
      </w:r>
      <w:r w:rsidR="00573A59">
        <w:t>’</w:t>
      </w:r>
      <w:r w:rsidRPr="006345EA">
        <w:t>atteignaient pas plus d</w:t>
      </w:r>
      <w:r w:rsidR="00573A59">
        <w:t>’</w:t>
      </w:r>
      <w:r w:rsidRPr="006345EA">
        <w:t>un mètre de large et</w:t>
      </w:r>
      <w:r w:rsidR="00573A59">
        <w:t xml:space="preserve"> </w:t>
      </w:r>
      <w:r w:rsidRPr="006345EA">
        <w:t>souvent la moitié</w:t>
      </w:r>
      <w:r w:rsidR="00573A59">
        <w:t xml:space="preserve">. </w:t>
      </w:r>
      <w:r w:rsidRPr="006345EA">
        <w:t>Les parois</w:t>
      </w:r>
      <w:r w:rsidR="00573A59">
        <w:t xml:space="preserve">, </w:t>
      </w:r>
      <w:r w:rsidRPr="006345EA">
        <w:t>rigoureusement</w:t>
      </w:r>
      <w:r w:rsidR="00573A59">
        <w:t xml:space="preserve"> </w:t>
      </w:r>
      <w:r w:rsidRPr="006345EA">
        <w:t>verticales</w:t>
      </w:r>
      <w:r w:rsidR="00573A59">
        <w:t xml:space="preserve">, </w:t>
      </w:r>
      <w:r w:rsidRPr="006345EA">
        <w:t>en étaient lisses et gluantes</w:t>
      </w:r>
      <w:r w:rsidR="00573A59">
        <w:t xml:space="preserve">, </w:t>
      </w:r>
      <w:r w:rsidRPr="006345EA">
        <w:t>couvertes</w:t>
      </w:r>
      <w:r w:rsidR="00573A59">
        <w:t xml:space="preserve"> </w:t>
      </w:r>
      <w:r w:rsidRPr="006345EA">
        <w:t>de mousses microscopiques</w:t>
      </w:r>
      <w:r w:rsidR="00573A59">
        <w:t xml:space="preserve">. </w:t>
      </w:r>
      <w:r w:rsidR="00E663C5" w:rsidRPr="008B1F88">
        <w:t>À</w:t>
      </w:r>
      <w:r w:rsidRPr="008B1F88">
        <w:t xml:space="preserve"> </w:t>
      </w:r>
      <w:r w:rsidRPr="006345EA">
        <w:t>l</w:t>
      </w:r>
      <w:r w:rsidR="00573A59">
        <w:t>’</w:t>
      </w:r>
      <w:r w:rsidRPr="006345EA">
        <w:t>ordinaire</w:t>
      </w:r>
      <w:r w:rsidR="00573A59">
        <w:t xml:space="preserve">, </w:t>
      </w:r>
      <w:r w:rsidRPr="006345EA">
        <w:t>des</w:t>
      </w:r>
      <w:r w:rsidR="00573A59">
        <w:t xml:space="preserve"> </w:t>
      </w:r>
      <w:r w:rsidRPr="006345EA">
        <w:t>flèches et des numéros permettaient aux touristes</w:t>
      </w:r>
      <w:r w:rsidR="00573A59">
        <w:t xml:space="preserve"> – </w:t>
      </w:r>
      <w:r w:rsidRPr="006345EA">
        <w:t>nombreux dès juillet</w:t>
      </w:r>
      <w:r w:rsidR="00573A59">
        <w:t xml:space="preserve"> – </w:t>
      </w:r>
      <w:r w:rsidRPr="006345EA">
        <w:t>de parcourir</w:t>
      </w:r>
      <w:r w:rsidR="00573A59">
        <w:t xml:space="preserve"> </w:t>
      </w:r>
      <w:r w:rsidRPr="006345EA">
        <w:t>la roche dans tous les sens</w:t>
      </w:r>
      <w:r w:rsidR="00573A59">
        <w:t xml:space="preserve">, </w:t>
      </w:r>
      <w:r w:rsidRPr="006345EA">
        <w:t>d</w:t>
      </w:r>
      <w:r w:rsidR="00573A59">
        <w:t>’</w:t>
      </w:r>
      <w:r w:rsidRPr="006345EA">
        <w:t>y suivre un itinéraire qui les faisait passer par chacune des</w:t>
      </w:r>
      <w:r w:rsidR="00573A59">
        <w:t xml:space="preserve"> </w:t>
      </w:r>
      <w:r w:rsidRPr="006345EA">
        <w:t>coupures</w:t>
      </w:r>
      <w:r w:rsidR="00573A59">
        <w:t>.</w:t>
      </w:r>
    </w:p>
    <w:p w14:paraId="39DD5AB0" w14:textId="77777777" w:rsidR="00573A59" w:rsidRDefault="006345EA" w:rsidP="006345EA">
      <w:r w:rsidRPr="006345EA">
        <w:lastRenderedPageBreak/>
        <w:t>Quand le capitaine Garnet atteignit les Sept Gorges</w:t>
      </w:r>
      <w:r w:rsidR="00573A59">
        <w:t xml:space="preserve">, </w:t>
      </w:r>
      <w:r w:rsidRPr="006345EA">
        <w:t>deux des sept entrées étaient donc</w:t>
      </w:r>
      <w:r w:rsidR="00573A59">
        <w:t xml:space="preserve"> </w:t>
      </w:r>
      <w:r w:rsidRPr="006345EA">
        <w:t>closes</w:t>
      </w:r>
      <w:r w:rsidR="00573A59">
        <w:t xml:space="preserve">. </w:t>
      </w:r>
      <w:r w:rsidRPr="006345EA">
        <w:t>Le reste s</w:t>
      </w:r>
      <w:r w:rsidR="00573A59">
        <w:t>’</w:t>
      </w:r>
      <w:r w:rsidRPr="006345EA">
        <w:t>était épouvantablement resserré</w:t>
      </w:r>
      <w:r w:rsidR="00573A59">
        <w:t xml:space="preserve"> ; </w:t>
      </w:r>
      <w:r w:rsidRPr="006345EA">
        <w:t>mais l</w:t>
      </w:r>
      <w:r w:rsidR="00573A59">
        <w:t>’</w:t>
      </w:r>
      <w:r w:rsidRPr="006345EA">
        <w:t>officier</w:t>
      </w:r>
      <w:r w:rsidR="00573A59">
        <w:t xml:space="preserve">, </w:t>
      </w:r>
      <w:r w:rsidRPr="006345EA">
        <w:t>qui ignorait la largeur</w:t>
      </w:r>
      <w:r w:rsidR="00573A59">
        <w:t xml:space="preserve"> </w:t>
      </w:r>
      <w:r w:rsidRPr="006345EA">
        <w:t>ordinaire de ces couloirs d</w:t>
      </w:r>
      <w:r w:rsidR="00573A59">
        <w:t>’</w:t>
      </w:r>
      <w:r w:rsidRPr="006345EA">
        <w:t>enfer</w:t>
      </w:r>
      <w:r w:rsidR="00573A59">
        <w:t xml:space="preserve">, </w:t>
      </w:r>
      <w:r w:rsidRPr="006345EA">
        <w:t>les supposait</w:t>
      </w:r>
      <w:r w:rsidR="00573A59">
        <w:t xml:space="preserve"> </w:t>
      </w:r>
      <w:r w:rsidRPr="006345EA">
        <w:t>dans leur état naturel et se dit simplement</w:t>
      </w:r>
      <w:r w:rsidR="00573A59">
        <w:t> :</w:t>
      </w:r>
    </w:p>
    <w:p w14:paraId="7BECD72B" w14:textId="77777777" w:rsidR="00573A59" w:rsidRDefault="00573A59" w:rsidP="006345EA">
      <w:r>
        <w:t>— </w:t>
      </w:r>
      <w:r w:rsidR="006345EA" w:rsidRPr="006345EA">
        <w:t>Bigre</w:t>
      </w:r>
      <w:r>
        <w:t xml:space="preserve"> ! </w:t>
      </w:r>
      <w:r w:rsidR="006345EA" w:rsidRPr="006345EA">
        <w:t>Creuser un trou d</w:t>
      </w:r>
      <w:r>
        <w:t>’</w:t>
      </w:r>
      <w:r w:rsidR="006345EA" w:rsidRPr="006345EA">
        <w:t>un mètre</w:t>
      </w:r>
      <w:r>
        <w:t xml:space="preserve">, </w:t>
      </w:r>
      <w:r w:rsidR="006345EA" w:rsidRPr="006345EA">
        <w:t>là où on peut à peine remuer le bras</w:t>
      </w:r>
      <w:r>
        <w:t> !…</w:t>
      </w:r>
    </w:p>
    <w:p w14:paraId="48078687" w14:textId="77777777" w:rsidR="00573A59" w:rsidRDefault="006345EA" w:rsidP="006345EA">
      <w:r w:rsidRPr="006345EA">
        <w:t>Mais aussitôt</w:t>
      </w:r>
      <w:r w:rsidR="00573A59">
        <w:t> :</w:t>
      </w:r>
    </w:p>
    <w:p w14:paraId="63C0D743" w14:textId="77777777" w:rsidR="00573A59" w:rsidRDefault="00573A59" w:rsidP="006345EA">
      <w:r>
        <w:t>— </w:t>
      </w:r>
      <w:r w:rsidR="006345EA" w:rsidRPr="006345EA">
        <w:t>Bah</w:t>
      </w:r>
      <w:r>
        <w:t xml:space="preserve"> ! </w:t>
      </w:r>
      <w:r w:rsidR="006345EA" w:rsidRPr="006345EA">
        <w:t>On n</w:t>
      </w:r>
      <w:r>
        <w:t>’</w:t>
      </w:r>
      <w:r w:rsidR="006345EA" w:rsidRPr="006345EA">
        <w:t>a pas de mérite</w:t>
      </w:r>
      <w:r>
        <w:t xml:space="preserve">, </w:t>
      </w:r>
      <w:r w:rsidR="006345EA" w:rsidRPr="006345EA">
        <w:t>quand la besogne va toute seule</w:t>
      </w:r>
      <w:r>
        <w:t> !…</w:t>
      </w:r>
    </w:p>
    <w:p w14:paraId="780F0698" w14:textId="77777777" w:rsidR="00573A59" w:rsidRDefault="006345EA" w:rsidP="006345EA">
      <w:r w:rsidRPr="006345EA">
        <w:t>Et il se faufila entre les roches</w:t>
      </w:r>
      <w:r w:rsidR="00573A59">
        <w:t xml:space="preserve">, </w:t>
      </w:r>
      <w:r w:rsidRPr="006345EA">
        <w:t>choisissant l</w:t>
      </w:r>
      <w:r w:rsidR="00573A59">
        <w:t>’</w:t>
      </w:r>
      <w:r w:rsidRPr="006345EA">
        <w:t>entrée qui lui semblait la plus propice</w:t>
      </w:r>
      <w:r w:rsidR="00573A59">
        <w:t xml:space="preserve">, </w:t>
      </w:r>
      <w:r w:rsidRPr="006345EA">
        <w:t>et où</w:t>
      </w:r>
      <w:r w:rsidR="00573A59">
        <w:t xml:space="preserve"> </w:t>
      </w:r>
      <w:r w:rsidRPr="006345EA">
        <w:t>cependant</w:t>
      </w:r>
      <w:r w:rsidR="00573A59">
        <w:t xml:space="preserve">, </w:t>
      </w:r>
      <w:r w:rsidRPr="006345EA">
        <w:t xml:space="preserve">il dut </w:t>
      </w:r>
      <w:proofErr w:type="gramStart"/>
      <w:r w:rsidRPr="006345EA">
        <w:t>faire</w:t>
      </w:r>
      <w:proofErr w:type="gramEnd"/>
      <w:r w:rsidRPr="006345EA">
        <w:t xml:space="preserve"> un certain effort pour</w:t>
      </w:r>
      <w:r w:rsidR="00573A59">
        <w:t xml:space="preserve"> </w:t>
      </w:r>
      <w:r w:rsidRPr="006345EA">
        <w:t>passer</w:t>
      </w:r>
      <w:r w:rsidR="00573A59">
        <w:t>.</w:t>
      </w:r>
    </w:p>
    <w:p w14:paraId="737CEC94" w14:textId="77777777" w:rsidR="00573A59" w:rsidRDefault="006345EA" w:rsidP="006345EA">
      <w:r w:rsidRPr="006345EA">
        <w:t>Par un caprice étrange</w:t>
      </w:r>
      <w:r w:rsidR="00573A59">
        <w:t xml:space="preserve">, </w:t>
      </w:r>
      <w:r w:rsidRPr="006345EA">
        <w:t>le mouvement tectonique tendait à resserrer le bloc titanesque en secousses concentriques</w:t>
      </w:r>
      <w:r w:rsidR="00573A59">
        <w:t xml:space="preserve"> ; </w:t>
      </w:r>
      <w:r w:rsidRPr="006345EA">
        <w:t>il bouchait les issues</w:t>
      </w:r>
      <w:r w:rsidR="00573A59">
        <w:t xml:space="preserve"> </w:t>
      </w:r>
      <w:r w:rsidRPr="006345EA">
        <w:t>et laissait l</w:t>
      </w:r>
      <w:r w:rsidR="00573A59">
        <w:t>’</w:t>
      </w:r>
      <w:r w:rsidRPr="006345EA">
        <w:t>intérieur à peu près intact</w:t>
      </w:r>
      <w:r w:rsidR="00573A59">
        <w:t xml:space="preserve">. </w:t>
      </w:r>
      <w:r w:rsidRPr="006345EA">
        <w:t>Le centre</w:t>
      </w:r>
      <w:r w:rsidR="00573A59">
        <w:t xml:space="preserve"> </w:t>
      </w:r>
      <w:r w:rsidRPr="006345EA">
        <w:t>des coupures</w:t>
      </w:r>
      <w:r w:rsidR="00573A59">
        <w:t xml:space="preserve">, </w:t>
      </w:r>
      <w:r w:rsidRPr="006345EA">
        <w:t>plus étroit</w:t>
      </w:r>
      <w:r w:rsidR="00573A59">
        <w:t xml:space="preserve">, </w:t>
      </w:r>
      <w:r w:rsidRPr="006345EA">
        <w:t>certes</w:t>
      </w:r>
      <w:r w:rsidR="00573A59">
        <w:t xml:space="preserve">, </w:t>
      </w:r>
      <w:r w:rsidRPr="006345EA">
        <w:t>qu</w:t>
      </w:r>
      <w:r w:rsidR="00573A59">
        <w:t>’</w:t>
      </w:r>
      <w:r w:rsidRPr="006345EA">
        <w:t>auparavant</w:t>
      </w:r>
      <w:r w:rsidR="00573A59">
        <w:t xml:space="preserve">, </w:t>
      </w:r>
      <w:r w:rsidRPr="006345EA">
        <w:t>permettait cependant de se tenir debout</w:t>
      </w:r>
      <w:r w:rsidR="00573A59">
        <w:t xml:space="preserve">, </w:t>
      </w:r>
      <w:r w:rsidRPr="006345EA">
        <w:t>de face</w:t>
      </w:r>
      <w:r w:rsidR="00573A59">
        <w:t xml:space="preserve"> </w:t>
      </w:r>
      <w:r w:rsidRPr="006345EA">
        <w:t>comme de profil</w:t>
      </w:r>
      <w:r w:rsidR="00573A59">
        <w:t xml:space="preserve">, </w:t>
      </w:r>
      <w:r w:rsidRPr="006345EA">
        <w:t>d</w:t>
      </w:r>
      <w:r w:rsidR="00573A59">
        <w:t>’</w:t>
      </w:r>
      <w:r w:rsidRPr="006345EA">
        <w:t>étendre le bras et de s</w:t>
      </w:r>
      <w:r w:rsidR="00573A59">
        <w:t>’</w:t>
      </w:r>
      <w:r w:rsidRPr="006345EA">
        <w:t>agenouiller</w:t>
      </w:r>
      <w:r w:rsidR="00573A59">
        <w:t>.</w:t>
      </w:r>
    </w:p>
    <w:p w14:paraId="1A8CD13F" w14:textId="77777777" w:rsidR="00573A59" w:rsidRDefault="00573A59" w:rsidP="006345EA">
      <w:r>
        <w:t>— </w:t>
      </w:r>
      <w:r w:rsidR="006345EA" w:rsidRPr="006345EA">
        <w:t>Ah</w:t>
      </w:r>
      <w:r>
        <w:t xml:space="preserve"> ! </w:t>
      </w:r>
      <w:r w:rsidR="006345EA" w:rsidRPr="006345EA">
        <w:t>Je respire mieux</w:t>
      </w:r>
      <w:r>
        <w:t xml:space="preserve"> ! </w:t>
      </w:r>
      <w:r w:rsidR="006345EA" w:rsidRPr="006345EA">
        <w:t>se dit Garnet lorsqu</w:t>
      </w:r>
      <w:r>
        <w:t>’</w:t>
      </w:r>
      <w:r w:rsidR="006345EA" w:rsidRPr="006345EA">
        <w:t>il eut atteint le centre</w:t>
      </w:r>
      <w:r>
        <w:t>.</w:t>
      </w:r>
    </w:p>
    <w:p w14:paraId="27440B85" w14:textId="77777777" w:rsidR="00573A59" w:rsidRDefault="006345EA" w:rsidP="006345EA">
      <w:r w:rsidRPr="006345EA">
        <w:t>Incontinent</w:t>
      </w:r>
      <w:r w:rsidR="00573A59">
        <w:t xml:space="preserve">, </w:t>
      </w:r>
      <w:r w:rsidRPr="006345EA">
        <w:t>il se mit à rechercher le point le plus étroit</w:t>
      </w:r>
      <w:r w:rsidR="00573A59">
        <w:t xml:space="preserve">. </w:t>
      </w:r>
      <w:r w:rsidR="00E663C5" w:rsidRPr="008B1F88">
        <w:t>À</w:t>
      </w:r>
      <w:r w:rsidRPr="008B1F88">
        <w:t xml:space="preserve"> </w:t>
      </w:r>
      <w:r w:rsidRPr="006345EA">
        <w:t>l</w:t>
      </w:r>
      <w:r w:rsidR="00573A59">
        <w:t>’</w:t>
      </w:r>
      <w:r w:rsidRPr="006345EA">
        <w:t xml:space="preserve">intersection des coupures </w:t>
      </w:r>
      <w:r w:rsidRPr="008B1F88">
        <w:t xml:space="preserve">4 </w:t>
      </w:r>
      <w:r w:rsidRPr="006345EA">
        <w:t>et</w:t>
      </w:r>
      <w:r w:rsidR="00573A59">
        <w:t xml:space="preserve"> </w:t>
      </w:r>
      <w:r w:rsidRPr="008B1F88">
        <w:t>7</w:t>
      </w:r>
      <w:r w:rsidR="00573A59" w:rsidRPr="008B1F88">
        <w:t>,</w:t>
      </w:r>
      <w:r w:rsidR="00573A59">
        <w:t xml:space="preserve"> </w:t>
      </w:r>
      <w:r w:rsidRPr="006345EA">
        <w:t>il existait un resserrement tel que le passage</w:t>
      </w:r>
      <w:r w:rsidR="00573A59">
        <w:t xml:space="preserve"> </w:t>
      </w:r>
      <w:r w:rsidRPr="006345EA">
        <w:t>en eût déjà été impossible pour maintes personnes</w:t>
      </w:r>
      <w:r w:rsidR="00573A59">
        <w:t>.</w:t>
      </w:r>
    </w:p>
    <w:p w14:paraId="787AB88B" w14:textId="77777777" w:rsidR="00573A59" w:rsidRDefault="00573A59" w:rsidP="00090740">
      <w:r>
        <w:t>— </w:t>
      </w:r>
      <w:r w:rsidR="006345EA" w:rsidRPr="006345EA">
        <w:t>Pas de doute</w:t>
      </w:r>
      <w:r>
        <w:t xml:space="preserve">… </w:t>
      </w:r>
      <w:r w:rsidR="006345EA" w:rsidRPr="006345EA">
        <w:t>C</w:t>
      </w:r>
      <w:r>
        <w:t>’</w:t>
      </w:r>
      <w:r w:rsidR="006345EA" w:rsidRPr="006345EA">
        <w:t>est ici</w:t>
      </w:r>
      <w:r>
        <w:t xml:space="preserve">… </w:t>
      </w:r>
      <w:r w:rsidR="00E663C5" w:rsidRPr="008B1F88">
        <w:t>À</w:t>
      </w:r>
      <w:r w:rsidR="006345EA" w:rsidRPr="008B1F88">
        <w:t xml:space="preserve"> </w:t>
      </w:r>
      <w:r w:rsidR="006345EA" w:rsidRPr="006345EA">
        <w:t>présent</w:t>
      </w:r>
      <w:r>
        <w:t xml:space="preserve">, </w:t>
      </w:r>
      <w:r w:rsidR="006345EA" w:rsidRPr="006345EA">
        <w:t>trouvons la fissure verticale</w:t>
      </w:r>
      <w:r>
        <w:t>.</w:t>
      </w:r>
    </w:p>
    <w:p w14:paraId="1706946D" w14:textId="77777777" w:rsidR="00573A59" w:rsidRDefault="006345EA" w:rsidP="006345EA">
      <w:r w:rsidRPr="006345EA">
        <w:lastRenderedPageBreak/>
        <w:t>Hélas</w:t>
      </w:r>
      <w:r w:rsidR="00573A59">
        <w:t xml:space="preserve"> ! </w:t>
      </w:r>
      <w:r w:rsidRPr="006345EA">
        <w:t>ce n</w:t>
      </w:r>
      <w:r w:rsidR="00573A59">
        <w:t>’</w:t>
      </w:r>
      <w:r w:rsidRPr="006345EA">
        <w:t>étaient pas celles-là qui manquaient</w:t>
      </w:r>
      <w:r w:rsidR="00573A59">
        <w:t xml:space="preserve">. </w:t>
      </w:r>
      <w:r w:rsidRPr="006345EA">
        <w:t>Il y en avait partout</w:t>
      </w:r>
      <w:r w:rsidR="00573A59">
        <w:t xml:space="preserve">, </w:t>
      </w:r>
      <w:r w:rsidRPr="006345EA">
        <w:t>peu à peu gravées par l</w:t>
      </w:r>
      <w:r w:rsidR="00573A59">
        <w:t>’</w:t>
      </w:r>
      <w:r w:rsidRPr="006345EA">
        <w:t>eau dans les parties les moins résistantes de la roche</w:t>
      </w:r>
      <w:r w:rsidR="00573A59">
        <w:t>.</w:t>
      </w:r>
    </w:p>
    <w:p w14:paraId="7278CAAC" w14:textId="77777777" w:rsidR="00573A59" w:rsidRPr="008B1F88" w:rsidRDefault="00573A59" w:rsidP="00090740">
      <w:r>
        <w:t>— </w:t>
      </w:r>
      <w:r w:rsidR="006345EA" w:rsidRPr="006345EA">
        <w:t>Devrais-je creuser plusieurs trous avant</w:t>
      </w:r>
      <w:r>
        <w:t xml:space="preserve"> </w:t>
      </w:r>
      <w:r w:rsidR="006345EA" w:rsidRPr="006345EA">
        <w:t>d</w:t>
      </w:r>
      <w:r>
        <w:t>’</w:t>
      </w:r>
      <w:r w:rsidR="006345EA" w:rsidRPr="006345EA">
        <w:t>atteindre la bonne place</w:t>
      </w:r>
      <w:r>
        <w:t xml:space="preserve"> ? </w:t>
      </w:r>
      <w:r w:rsidR="006345EA" w:rsidRPr="006345EA">
        <w:t>se disait Garnet</w:t>
      </w:r>
      <w:r>
        <w:t>.</w:t>
      </w:r>
    </w:p>
    <w:p w14:paraId="1F0427B7" w14:textId="624FD6E1" w:rsidR="00F0349B" w:rsidRPr="008B1F88" w:rsidRDefault="004461E1" w:rsidP="00F0349B">
      <w:pPr>
        <w:pStyle w:val="Image"/>
      </w:pPr>
      <w:r w:rsidRPr="008B1F88">
        <w:rPr>
          <w:noProof/>
        </w:rPr>
        <w:drawing>
          <wp:inline distT="0" distB="0" distL="0" distR="0" wp14:anchorId="7011FD7C" wp14:editId="33912547">
            <wp:extent cx="2915920" cy="4140200"/>
            <wp:effectExtent l="0" t="0" r="0" b="0"/>
            <wp:docPr id="1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15920" cy="4140200"/>
                    </a:xfrm>
                    <a:prstGeom prst="rect">
                      <a:avLst/>
                    </a:prstGeom>
                    <a:noFill/>
                    <a:ln>
                      <a:noFill/>
                    </a:ln>
                  </pic:spPr>
                </pic:pic>
              </a:graphicData>
            </a:graphic>
          </wp:inline>
        </w:drawing>
      </w:r>
    </w:p>
    <w:p w14:paraId="7D745B70" w14:textId="77777777" w:rsidR="00573A59" w:rsidRDefault="006345EA" w:rsidP="006345EA">
      <w:r w:rsidRPr="006345EA">
        <w:t>Il fallait se fier au hasard</w:t>
      </w:r>
      <w:r w:rsidR="00573A59">
        <w:t xml:space="preserve">, </w:t>
      </w:r>
      <w:r w:rsidRPr="006345EA">
        <w:t>ce qu</w:t>
      </w:r>
      <w:r w:rsidR="00573A59">
        <w:t>’</w:t>
      </w:r>
      <w:r w:rsidRPr="006345EA">
        <w:t>il fit</w:t>
      </w:r>
      <w:r w:rsidR="00573A59">
        <w:t xml:space="preserve">, </w:t>
      </w:r>
      <w:r w:rsidRPr="006345EA">
        <w:t>en se mettant immédiatement à la besogne</w:t>
      </w:r>
      <w:r w:rsidR="00573A59">
        <w:t>.</w:t>
      </w:r>
    </w:p>
    <w:p w14:paraId="73E4CE39" w14:textId="77777777" w:rsidR="00573A59" w:rsidRDefault="006345EA" w:rsidP="006345EA">
      <w:r w:rsidRPr="006345EA">
        <w:t>Le terrain n</w:t>
      </w:r>
      <w:r w:rsidR="00573A59">
        <w:t>’</w:t>
      </w:r>
      <w:r w:rsidRPr="006345EA">
        <w:t>était pas difficile à déblayer</w:t>
      </w:r>
      <w:r w:rsidR="00573A59">
        <w:t xml:space="preserve">, </w:t>
      </w:r>
      <w:r w:rsidRPr="006345EA">
        <w:t>car le sable le composait</w:t>
      </w:r>
      <w:r w:rsidR="00573A59">
        <w:t xml:space="preserve"> </w:t>
      </w:r>
      <w:r w:rsidRPr="006345EA">
        <w:t>autant que l</w:t>
      </w:r>
      <w:r w:rsidR="00573A59">
        <w:t>’</w:t>
      </w:r>
      <w:r w:rsidRPr="006345EA">
        <w:t>humus</w:t>
      </w:r>
      <w:r w:rsidR="00573A59">
        <w:t xml:space="preserve">. </w:t>
      </w:r>
      <w:r w:rsidRPr="006345EA">
        <w:t>Pendant que le capitaine</w:t>
      </w:r>
      <w:r w:rsidR="00573A59">
        <w:t xml:space="preserve">, </w:t>
      </w:r>
      <w:r w:rsidRPr="006345EA">
        <w:t>entravé dans</w:t>
      </w:r>
      <w:r w:rsidR="00573A59">
        <w:t xml:space="preserve"> </w:t>
      </w:r>
      <w:r w:rsidRPr="006345EA">
        <w:t>tous ses gestes par</w:t>
      </w:r>
      <w:r w:rsidR="00573A59">
        <w:t xml:space="preserve"> </w:t>
      </w:r>
      <w:r w:rsidRPr="006345EA">
        <w:t>l</w:t>
      </w:r>
      <w:r w:rsidR="00573A59">
        <w:t>’</w:t>
      </w:r>
      <w:r w:rsidRPr="006345EA">
        <w:t>étroitesse</w:t>
      </w:r>
      <w:r w:rsidR="00296896">
        <w:t xml:space="preserve"> </w:t>
      </w:r>
      <w:r w:rsidRPr="006345EA">
        <w:t>du couloir</w:t>
      </w:r>
      <w:r w:rsidR="00573A59">
        <w:t xml:space="preserve"> </w:t>
      </w:r>
      <w:r w:rsidRPr="006345EA">
        <w:t>enlevait peu à peu la</w:t>
      </w:r>
      <w:r w:rsidR="00573A59">
        <w:t xml:space="preserve"> </w:t>
      </w:r>
      <w:r w:rsidRPr="006345EA">
        <w:t>terre de l</w:t>
      </w:r>
      <w:r w:rsidR="00573A59">
        <w:t>’</w:t>
      </w:r>
      <w:r w:rsidRPr="006345EA">
        <w:t>endroit</w:t>
      </w:r>
      <w:r w:rsidR="00573A59">
        <w:t xml:space="preserve"> </w:t>
      </w:r>
      <w:r w:rsidRPr="006345EA">
        <w:t>qu</w:t>
      </w:r>
      <w:r w:rsidR="00573A59">
        <w:t>’</w:t>
      </w:r>
      <w:r w:rsidRPr="006345EA">
        <w:t>il avait choisi</w:t>
      </w:r>
      <w:r w:rsidR="00573A59">
        <w:t xml:space="preserve">, </w:t>
      </w:r>
      <w:r w:rsidRPr="006345EA">
        <w:t>Gotho</w:t>
      </w:r>
      <w:r w:rsidR="00296896">
        <w:t>rn</w:t>
      </w:r>
      <w:r w:rsidRPr="006345EA">
        <w:t xml:space="preserve"> et Holbeck se</w:t>
      </w:r>
      <w:r w:rsidR="00573A59">
        <w:t xml:space="preserve"> </w:t>
      </w:r>
      <w:r w:rsidRPr="006345EA">
        <w:t>coulaient vers le bloc</w:t>
      </w:r>
      <w:r w:rsidR="00573A59">
        <w:t xml:space="preserve"> </w:t>
      </w:r>
      <w:r w:rsidRPr="006345EA">
        <w:t>des</w:t>
      </w:r>
      <w:r w:rsidR="00573A59">
        <w:t xml:space="preserve"> </w:t>
      </w:r>
      <w:r w:rsidRPr="006345EA">
        <w:t>Sievenschlüff</w:t>
      </w:r>
      <w:r w:rsidR="00573A59">
        <w:t>,</w:t>
      </w:r>
      <w:r w:rsidR="00296896">
        <w:t xml:space="preserve"> </w:t>
      </w:r>
      <w:r w:rsidRPr="006345EA">
        <w:t>avançaient prudemment la tête aux différentes</w:t>
      </w:r>
      <w:r w:rsidR="00573A59">
        <w:t xml:space="preserve"> </w:t>
      </w:r>
      <w:r w:rsidRPr="006345EA">
        <w:t>issues</w:t>
      </w:r>
      <w:r w:rsidR="00573A59">
        <w:t>,</w:t>
      </w:r>
      <w:r w:rsidR="00296896">
        <w:t xml:space="preserve"> </w:t>
      </w:r>
      <w:r w:rsidRPr="006345EA">
        <w:t>voyaient</w:t>
      </w:r>
      <w:r w:rsidR="00573A59">
        <w:t xml:space="preserve">, </w:t>
      </w:r>
      <w:r w:rsidRPr="006345EA">
        <w:t>sans être aperçus</w:t>
      </w:r>
      <w:r w:rsidR="00573A59">
        <w:t xml:space="preserve">, </w:t>
      </w:r>
      <w:r w:rsidRPr="006345EA">
        <w:t>le jeune</w:t>
      </w:r>
      <w:r w:rsidR="00573A59">
        <w:t xml:space="preserve"> </w:t>
      </w:r>
      <w:r w:rsidRPr="006345EA">
        <w:t>officier</w:t>
      </w:r>
      <w:r w:rsidR="00573A59">
        <w:t>.</w:t>
      </w:r>
    </w:p>
    <w:p w14:paraId="2BC84856" w14:textId="77777777" w:rsidR="00573A59" w:rsidRDefault="00E663C5" w:rsidP="006345EA">
      <w:r w:rsidRPr="008B1F88">
        <w:lastRenderedPageBreak/>
        <w:t>À</w:t>
      </w:r>
      <w:r w:rsidR="006345EA" w:rsidRPr="008B1F88">
        <w:t xml:space="preserve"> </w:t>
      </w:r>
      <w:r w:rsidR="006345EA" w:rsidRPr="006345EA">
        <w:t>trois issues invisibles pour Edmond</w:t>
      </w:r>
      <w:r w:rsidR="00573A59">
        <w:t>,</w:t>
      </w:r>
      <w:r w:rsidR="00296896">
        <w:t xml:space="preserve"> </w:t>
      </w:r>
      <w:r w:rsidR="006345EA" w:rsidRPr="006345EA">
        <w:t>ils purent mesurer les largeurs</w:t>
      </w:r>
      <w:r w:rsidR="00573A59">
        <w:t xml:space="preserve">. </w:t>
      </w:r>
      <w:r w:rsidR="006345EA" w:rsidRPr="006345EA">
        <w:t>Elles avaient diminué de plusieurs centimètres</w:t>
      </w:r>
      <w:r w:rsidR="00573A59">
        <w:t xml:space="preserve">. </w:t>
      </w:r>
      <w:r w:rsidR="006345EA" w:rsidRPr="006345EA">
        <w:t>La</w:t>
      </w:r>
      <w:r w:rsidR="00573A59">
        <w:t xml:space="preserve"> </w:t>
      </w:r>
      <w:r w:rsidR="006345EA" w:rsidRPr="006345EA">
        <w:t>convulsion terrestre semblait</w:t>
      </w:r>
      <w:r w:rsidR="00573A59">
        <w:t xml:space="preserve"> </w:t>
      </w:r>
      <w:r w:rsidR="006345EA" w:rsidRPr="006345EA">
        <w:t>s</w:t>
      </w:r>
      <w:r w:rsidR="00573A59">
        <w:t>’</w:t>
      </w:r>
      <w:r w:rsidR="006345EA" w:rsidRPr="006345EA">
        <w:t>accélérer</w:t>
      </w:r>
      <w:r w:rsidR="00573A59">
        <w:t>.</w:t>
      </w:r>
    </w:p>
    <w:p w14:paraId="3D8BC6D0" w14:textId="77777777" w:rsidR="00573A59" w:rsidRDefault="00573A59" w:rsidP="006345EA">
      <w:r>
        <w:t>— </w:t>
      </w:r>
      <w:r w:rsidR="006345EA" w:rsidRPr="006345EA">
        <w:t>Encore deux heures</w:t>
      </w:r>
      <w:r>
        <w:t xml:space="preserve">, </w:t>
      </w:r>
      <w:r w:rsidR="006345EA" w:rsidRPr="006345EA">
        <w:t>et il sera définitivement enfermé</w:t>
      </w:r>
      <w:r>
        <w:t xml:space="preserve">, </w:t>
      </w:r>
      <w:r w:rsidR="006345EA" w:rsidRPr="006345EA">
        <w:t>souffla Gotho</w:t>
      </w:r>
      <w:r w:rsidR="00296896">
        <w:t>rn</w:t>
      </w:r>
      <w:r>
        <w:t>.</w:t>
      </w:r>
    </w:p>
    <w:p w14:paraId="3656DC8D" w14:textId="77777777" w:rsidR="00573A59" w:rsidRDefault="00573A59" w:rsidP="006345EA">
      <w:r>
        <w:t>— </w:t>
      </w:r>
      <w:r w:rsidR="006345EA" w:rsidRPr="006345EA">
        <w:t>D</w:t>
      </w:r>
      <w:r>
        <w:t>’</w:t>
      </w:r>
      <w:r w:rsidR="006345EA" w:rsidRPr="006345EA">
        <w:t>ailleurs</w:t>
      </w:r>
      <w:r>
        <w:t xml:space="preserve">, </w:t>
      </w:r>
      <w:r w:rsidR="006345EA" w:rsidRPr="006345EA">
        <w:t>s</w:t>
      </w:r>
      <w:r>
        <w:t>’</w:t>
      </w:r>
      <w:r w:rsidR="006345EA" w:rsidRPr="006345EA">
        <w:t>il avait fini plus tôt</w:t>
      </w:r>
      <w:r>
        <w:t xml:space="preserve">, </w:t>
      </w:r>
      <w:r w:rsidR="006345EA" w:rsidRPr="006345EA">
        <w:t>nos revolvers le</w:t>
      </w:r>
      <w:r>
        <w:t xml:space="preserve"> </w:t>
      </w:r>
      <w:r w:rsidR="006345EA" w:rsidRPr="006345EA">
        <w:t>forceraient bien à</w:t>
      </w:r>
      <w:r>
        <w:t xml:space="preserve"> </w:t>
      </w:r>
      <w:r w:rsidR="006345EA" w:rsidRPr="006345EA">
        <w:t>rester</w:t>
      </w:r>
      <w:r>
        <w:t xml:space="preserve"> </w:t>
      </w:r>
      <w:r w:rsidR="006345EA" w:rsidRPr="006345EA">
        <w:t>dans son boyau</w:t>
      </w:r>
      <w:r>
        <w:t>.</w:t>
      </w:r>
    </w:p>
    <w:p w14:paraId="3D57CF89" w14:textId="77777777" w:rsidR="00573A59" w:rsidRDefault="00573A59" w:rsidP="006345EA">
      <w:r>
        <w:t>— </w:t>
      </w:r>
      <w:r w:rsidR="006345EA" w:rsidRPr="006345EA">
        <w:t>Et personne ne pourra nous accuser de sa mort</w:t>
      </w:r>
      <w:r>
        <w:t xml:space="preserve">… </w:t>
      </w:r>
      <w:r w:rsidR="006345EA" w:rsidRPr="006345EA">
        <w:t>J</w:t>
      </w:r>
      <w:r>
        <w:t>’</w:t>
      </w:r>
      <w:r w:rsidR="006345EA" w:rsidRPr="006345EA">
        <w:t>aime mieux ça</w:t>
      </w:r>
      <w:r>
        <w:t xml:space="preserve"> !… </w:t>
      </w:r>
      <w:r w:rsidR="006345EA" w:rsidRPr="006345EA">
        <w:t>Il faut</w:t>
      </w:r>
      <w:r>
        <w:t xml:space="preserve"> </w:t>
      </w:r>
      <w:r w:rsidR="006345EA" w:rsidRPr="006345EA">
        <w:t>être prudent</w:t>
      </w:r>
      <w:r>
        <w:t> !…</w:t>
      </w:r>
    </w:p>
    <w:p w14:paraId="6CC18B17" w14:textId="77777777" w:rsidR="00573A59" w:rsidRDefault="006345EA" w:rsidP="006345EA">
      <w:r w:rsidRPr="006345EA">
        <w:t>Les deux complices</w:t>
      </w:r>
      <w:r w:rsidR="00CE72C0">
        <w:t xml:space="preserve"> </w:t>
      </w:r>
      <w:r w:rsidRPr="006345EA">
        <w:t>s</w:t>
      </w:r>
      <w:r w:rsidR="00573A59">
        <w:t>’</w:t>
      </w:r>
      <w:r w:rsidRPr="006345EA">
        <w:t>étendirent par terre</w:t>
      </w:r>
      <w:r w:rsidR="00573A59">
        <w:t xml:space="preserve">, </w:t>
      </w:r>
      <w:r w:rsidRPr="006345EA">
        <w:t>contre l</w:t>
      </w:r>
      <w:r w:rsidR="00573A59">
        <w:t>’</w:t>
      </w:r>
      <w:r w:rsidRPr="006345EA">
        <w:t>entrée la plus proche du capitaine</w:t>
      </w:r>
      <w:r w:rsidR="00573A59">
        <w:t xml:space="preserve">, </w:t>
      </w:r>
      <w:r w:rsidRPr="006345EA">
        <w:t>de</w:t>
      </w:r>
      <w:r w:rsidR="00573A59">
        <w:t xml:space="preserve"> </w:t>
      </w:r>
      <w:r w:rsidRPr="006345EA">
        <w:t>façon à percevoir le bruit de son travail</w:t>
      </w:r>
      <w:r w:rsidR="00573A59">
        <w:t>.</w:t>
      </w:r>
    </w:p>
    <w:p w14:paraId="5801E6C4" w14:textId="77777777" w:rsidR="00573A59" w:rsidRDefault="006345EA" w:rsidP="006345EA">
      <w:r w:rsidRPr="006345EA">
        <w:t>Soudain Edmond crut entendre dans la roche une sorte de plainte sourde</w:t>
      </w:r>
      <w:r w:rsidR="00573A59">
        <w:t xml:space="preserve">. </w:t>
      </w:r>
      <w:r w:rsidRPr="006345EA">
        <w:t>Les pierres semblaient pousser un soupir de douleur</w:t>
      </w:r>
      <w:r w:rsidR="00573A59">
        <w:t xml:space="preserve">. </w:t>
      </w:r>
      <w:r w:rsidRPr="006345EA">
        <w:t>Surpris</w:t>
      </w:r>
      <w:r w:rsidR="00573A59">
        <w:t xml:space="preserve">, </w:t>
      </w:r>
      <w:r w:rsidRPr="006345EA">
        <w:t>il releva la tête</w:t>
      </w:r>
      <w:r w:rsidR="00573A59">
        <w:t xml:space="preserve">, </w:t>
      </w:r>
      <w:r w:rsidRPr="006345EA">
        <w:t>écouta</w:t>
      </w:r>
      <w:r w:rsidR="00573A59">
        <w:t xml:space="preserve">… </w:t>
      </w:r>
      <w:r w:rsidRPr="006345EA">
        <w:t>Rien</w:t>
      </w:r>
      <w:r w:rsidR="00573A59">
        <w:t xml:space="preserve">… </w:t>
      </w:r>
      <w:r w:rsidRPr="006345EA">
        <w:t>Il reprit sa</w:t>
      </w:r>
      <w:r w:rsidR="00573A59">
        <w:t xml:space="preserve"> </w:t>
      </w:r>
      <w:r w:rsidRPr="006345EA">
        <w:t>fouille</w:t>
      </w:r>
      <w:r w:rsidR="00573A59">
        <w:t xml:space="preserve">. </w:t>
      </w:r>
      <w:r w:rsidRPr="006345EA">
        <w:t>L</w:t>
      </w:r>
      <w:r w:rsidR="00573A59">
        <w:t>’</w:t>
      </w:r>
      <w:r w:rsidRPr="006345EA">
        <w:t>excavation s</w:t>
      </w:r>
      <w:r w:rsidR="00573A59">
        <w:t>’</w:t>
      </w:r>
      <w:r w:rsidRPr="006345EA">
        <w:t>approfondissait</w:t>
      </w:r>
      <w:r w:rsidR="00573A59">
        <w:t xml:space="preserve">. </w:t>
      </w:r>
      <w:r w:rsidRPr="006345EA">
        <w:t>Serait-ce celle-là qui lui ouvrirait la niche où se</w:t>
      </w:r>
      <w:r w:rsidR="00573A59">
        <w:t xml:space="preserve"> </w:t>
      </w:r>
      <w:r w:rsidR="00CE72C0" w:rsidRPr="006345EA">
        <w:t>cachait</w:t>
      </w:r>
      <w:r w:rsidRPr="006345EA">
        <w:t xml:space="preserve"> le trésor</w:t>
      </w:r>
      <w:r w:rsidR="00573A59">
        <w:t xml:space="preserve"> ? </w:t>
      </w:r>
      <w:r w:rsidRPr="006345EA">
        <w:t>La fatigue le terrassait déjà</w:t>
      </w:r>
      <w:r w:rsidR="00573A59">
        <w:t xml:space="preserve">, </w:t>
      </w:r>
      <w:r w:rsidRPr="006345EA">
        <w:t>causée par la gêne de ses mouvements</w:t>
      </w:r>
      <w:r w:rsidR="00573A59">
        <w:t xml:space="preserve">. </w:t>
      </w:r>
      <w:r w:rsidRPr="006345EA">
        <w:t>Il</w:t>
      </w:r>
      <w:r w:rsidR="00573A59">
        <w:t xml:space="preserve"> </w:t>
      </w:r>
      <w:r w:rsidRPr="006345EA">
        <w:t>s</w:t>
      </w:r>
      <w:r w:rsidR="00573A59">
        <w:t>’</w:t>
      </w:r>
      <w:r w:rsidRPr="006345EA">
        <w:t>assit au bord du trou et se reposa</w:t>
      </w:r>
      <w:r w:rsidR="00573A59">
        <w:t>.</w:t>
      </w:r>
    </w:p>
    <w:p w14:paraId="5BFEDF51" w14:textId="77777777" w:rsidR="00573A59" w:rsidRDefault="006345EA" w:rsidP="006345EA">
      <w:r w:rsidRPr="006345EA">
        <w:t>N</w:t>
      </w:r>
      <w:r w:rsidR="00573A59">
        <w:t>’</w:t>
      </w:r>
      <w:r w:rsidRPr="006345EA">
        <w:t>entendant plus rien</w:t>
      </w:r>
      <w:r w:rsidR="00573A59">
        <w:t xml:space="preserve">, </w:t>
      </w:r>
      <w:r w:rsidRPr="006345EA">
        <w:t>les deux Allemands sortirent leurs brownings</w:t>
      </w:r>
      <w:r w:rsidR="00573A59">
        <w:t xml:space="preserve">. </w:t>
      </w:r>
      <w:r w:rsidRPr="006345EA">
        <w:t>Mais Ga</w:t>
      </w:r>
      <w:r w:rsidR="00CE72C0">
        <w:t>rn</w:t>
      </w:r>
      <w:r w:rsidRPr="006345EA">
        <w:t>et ne</w:t>
      </w:r>
      <w:r w:rsidR="00573A59">
        <w:t xml:space="preserve"> </w:t>
      </w:r>
      <w:r w:rsidRPr="006345EA">
        <w:t xml:space="preserve">songeait pas </w:t>
      </w:r>
      <w:r w:rsidR="00296896">
        <w:t>à</w:t>
      </w:r>
      <w:r w:rsidRPr="006345EA">
        <w:t xml:space="preserve"> se promener</w:t>
      </w:r>
      <w:r w:rsidR="00573A59">
        <w:t xml:space="preserve">. </w:t>
      </w:r>
      <w:r w:rsidRPr="006345EA">
        <w:t>Bientôt</w:t>
      </w:r>
      <w:r w:rsidR="00573A59">
        <w:t xml:space="preserve">, </w:t>
      </w:r>
      <w:r w:rsidRPr="006345EA">
        <w:t>il reprit sa</w:t>
      </w:r>
      <w:r w:rsidR="00573A59">
        <w:t xml:space="preserve"> </w:t>
      </w:r>
      <w:r w:rsidRPr="006345EA">
        <w:t>pelle</w:t>
      </w:r>
      <w:r w:rsidR="00573A59">
        <w:t>.</w:t>
      </w:r>
    </w:p>
    <w:p w14:paraId="5BCA18C4" w14:textId="77777777" w:rsidR="00573A59" w:rsidRDefault="006345EA" w:rsidP="006345EA">
      <w:r w:rsidRPr="006345EA">
        <w:t>Gotho</w:t>
      </w:r>
      <w:r w:rsidR="00296896">
        <w:t>rn</w:t>
      </w:r>
      <w:r w:rsidRPr="006345EA">
        <w:t xml:space="preserve"> vérifia de nouveau les entrées</w:t>
      </w:r>
      <w:r w:rsidR="00573A59">
        <w:t xml:space="preserve">. </w:t>
      </w:r>
      <w:r w:rsidRPr="006345EA">
        <w:t>Comme si elle était à ses ordres</w:t>
      </w:r>
      <w:r w:rsidR="00573A59">
        <w:t xml:space="preserve">, </w:t>
      </w:r>
      <w:r w:rsidRPr="006345EA">
        <w:t>la nature avait</w:t>
      </w:r>
      <w:r w:rsidR="00573A59">
        <w:t xml:space="preserve"> </w:t>
      </w:r>
      <w:r w:rsidRPr="006345EA">
        <w:t>redoublé d</w:t>
      </w:r>
      <w:r w:rsidR="00573A59">
        <w:t>’</w:t>
      </w:r>
      <w:r w:rsidRPr="006345EA">
        <w:t>efforts</w:t>
      </w:r>
      <w:r w:rsidR="00573A59">
        <w:t xml:space="preserve">. </w:t>
      </w:r>
      <w:r w:rsidRPr="006345EA">
        <w:t>Silencieusement</w:t>
      </w:r>
      <w:r w:rsidR="00573A59">
        <w:t xml:space="preserve">, </w:t>
      </w:r>
      <w:r w:rsidRPr="006345EA">
        <w:t>elle venait</w:t>
      </w:r>
      <w:r w:rsidR="00573A59">
        <w:t xml:space="preserve"> </w:t>
      </w:r>
      <w:r w:rsidRPr="006345EA">
        <w:t>de clore cinq issues sur sept</w:t>
      </w:r>
      <w:r w:rsidR="00573A59">
        <w:t xml:space="preserve">. </w:t>
      </w:r>
      <w:r w:rsidRPr="006345EA">
        <w:t>Et les deux dernières</w:t>
      </w:r>
      <w:r w:rsidR="00573A59">
        <w:t xml:space="preserve">, </w:t>
      </w:r>
      <w:r w:rsidRPr="006345EA">
        <w:t>celles que pouvait voir le capitaine</w:t>
      </w:r>
      <w:r w:rsidR="00573A59">
        <w:t xml:space="preserve">, </w:t>
      </w:r>
      <w:r w:rsidRPr="006345EA">
        <w:t>paraissaient désormais trop étroites pour permettre le passage d</w:t>
      </w:r>
      <w:r w:rsidR="00573A59">
        <w:t>’</w:t>
      </w:r>
      <w:r w:rsidRPr="006345EA">
        <w:t>un homme</w:t>
      </w:r>
      <w:r w:rsidR="00573A59">
        <w:t>.</w:t>
      </w:r>
    </w:p>
    <w:p w14:paraId="7324F815" w14:textId="77777777" w:rsidR="00573A59" w:rsidRDefault="006345EA" w:rsidP="006345EA">
      <w:r w:rsidRPr="006345EA">
        <w:lastRenderedPageBreak/>
        <w:t>Certains du résultat</w:t>
      </w:r>
      <w:r w:rsidR="00573A59">
        <w:t xml:space="preserve">, </w:t>
      </w:r>
      <w:r w:rsidRPr="006345EA">
        <w:t>Gotho</w:t>
      </w:r>
      <w:r w:rsidR="00296896">
        <w:t>rn</w:t>
      </w:r>
      <w:r w:rsidRPr="006345EA">
        <w:t xml:space="preserve"> et Holbeck s</w:t>
      </w:r>
      <w:r w:rsidR="00573A59">
        <w:t>’</w:t>
      </w:r>
      <w:r w:rsidRPr="006345EA">
        <w:t>amusaient avec cruauté</w:t>
      </w:r>
      <w:r w:rsidR="00573A59">
        <w:t xml:space="preserve">. </w:t>
      </w:r>
      <w:r w:rsidRPr="006345EA">
        <w:t>La situation n</w:t>
      </w:r>
      <w:r w:rsidR="00573A59">
        <w:t>’</w:t>
      </w:r>
      <w:r w:rsidRPr="006345EA">
        <w:t>était-elle pas agréable et divertissante</w:t>
      </w:r>
      <w:r w:rsidR="00573A59">
        <w:t> ?…</w:t>
      </w:r>
    </w:p>
    <w:p w14:paraId="6C4E3882" w14:textId="77777777" w:rsidR="00573A59" w:rsidRDefault="00573A59" w:rsidP="006345EA">
      <w:r>
        <w:t>— </w:t>
      </w:r>
      <w:r w:rsidR="006345EA" w:rsidRPr="006345EA">
        <w:t>Elle se ferme</w:t>
      </w:r>
      <w:r>
        <w:t xml:space="preserve">, </w:t>
      </w:r>
      <w:r w:rsidR="006345EA" w:rsidRPr="006345EA">
        <w:t>murmura soudain Holbeck</w:t>
      </w:r>
      <w:r>
        <w:t xml:space="preserve">. </w:t>
      </w:r>
      <w:r w:rsidR="006345EA" w:rsidRPr="006345EA">
        <w:t>I</w:t>
      </w:r>
      <w:r w:rsidR="00296896">
        <w:t>l</w:t>
      </w:r>
      <w:r>
        <w:t xml:space="preserve"> </w:t>
      </w:r>
      <w:r w:rsidR="006345EA" w:rsidRPr="006345EA">
        <w:t>avait vu distinctement les roches se rapprocher</w:t>
      </w:r>
      <w:r>
        <w:t xml:space="preserve">. </w:t>
      </w:r>
      <w:r w:rsidR="006345EA" w:rsidRPr="006345EA">
        <w:t>Mais Edmond</w:t>
      </w:r>
      <w:r>
        <w:t xml:space="preserve">, </w:t>
      </w:r>
      <w:r w:rsidR="006345EA" w:rsidRPr="006345EA">
        <w:t>enfermé dans la terre</w:t>
      </w:r>
      <w:r>
        <w:t xml:space="preserve">, </w:t>
      </w:r>
      <w:r w:rsidR="006345EA" w:rsidRPr="006345EA">
        <w:t>ne</w:t>
      </w:r>
      <w:r>
        <w:t xml:space="preserve"> </w:t>
      </w:r>
      <w:r w:rsidR="006345EA" w:rsidRPr="006345EA">
        <w:t>s</w:t>
      </w:r>
      <w:r>
        <w:t>’</w:t>
      </w:r>
      <w:r w:rsidR="006345EA" w:rsidRPr="006345EA">
        <w:t>aperçut pas que la lumière diminuait</w:t>
      </w:r>
      <w:r>
        <w:t xml:space="preserve">, </w:t>
      </w:r>
      <w:r w:rsidR="006345EA" w:rsidRPr="006345EA">
        <w:t>que</w:t>
      </w:r>
      <w:r>
        <w:t xml:space="preserve"> </w:t>
      </w:r>
      <w:r w:rsidR="006345EA" w:rsidRPr="006345EA">
        <w:t>peu à peu</w:t>
      </w:r>
      <w:r>
        <w:t xml:space="preserve">, </w:t>
      </w:r>
      <w:r w:rsidR="006345EA" w:rsidRPr="006345EA">
        <w:t>il s</w:t>
      </w:r>
      <w:r>
        <w:t>’</w:t>
      </w:r>
      <w:r w:rsidR="006345EA" w:rsidRPr="006345EA">
        <w:t>enfonçait dans une cave</w:t>
      </w:r>
      <w:r>
        <w:t xml:space="preserve">. </w:t>
      </w:r>
      <w:r w:rsidR="006345EA" w:rsidRPr="006345EA">
        <w:t>Il venait</w:t>
      </w:r>
      <w:r>
        <w:t xml:space="preserve"> </w:t>
      </w:r>
      <w:r w:rsidR="006345EA" w:rsidRPr="006345EA">
        <w:t>d</w:t>
      </w:r>
      <w:r>
        <w:t>’</w:t>
      </w:r>
      <w:r w:rsidR="006345EA" w:rsidRPr="006345EA">
        <w:t>atteindre la profondeur indiquée sur la pierre</w:t>
      </w:r>
      <w:r>
        <w:t xml:space="preserve"> </w:t>
      </w:r>
      <w:r w:rsidR="006345EA" w:rsidRPr="006345EA">
        <w:t>de l</w:t>
      </w:r>
      <w:r>
        <w:t>’</w:t>
      </w:r>
      <w:r w:rsidR="006345EA" w:rsidRPr="006345EA">
        <w:t>église</w:t>
      </w:r>
      <w:r>
        <w:t xml:space="preserve">. </w:t>
      </w:r>
      <w:r w:rsidR="00E663C5" w:rsidRPr="008B1F88">
        <w:t>À</w:t>
      </w:r>
      <w:r w:rsidR="006345EA" w:rsidRPr="008B1F88">
        <w:t xml:space="preserve"> </w:t>
      </w:r>
      <w:r w:rsidR="006345EA" w:rsidRPr="006345EA">
        <w:t>genoux dans la fosse</w:t>
      </w:r>
      <w:r>
        <w:t xml:space="preserve">, </w:t>
      </w:r>
      <w:r w:rsidR="006345EA" w:rsidRPr="006345EA">
        <w:t>il tâtait la</w:t>
      </w:r>
      <w:r>
        <w:t xml:space="preserve"> </w:t>
      </w:r>
      <w:r w:rsidR="006345EA" w:rsidRPr="006345EA">
        <w:t>paroi orientale</w:t>
      </w:r>
      <w:r>
        <w:t xml:space="preserve">, </w:t>
      </w:r>
      <w:r w:rsidR="006345EA" w:rsidRPr="006345EA">
        <w:t>cherchait la niche</w:t>
      </w:r>
      <w:r>
        <w:t xml:space="preserve">, </w:t>
      </w:r>
      <w:r w:rsidR="006345EA" w:rsidRPr="006345EA">
        <w:t>enlevait le</w:t>
      </w:r>
      <w:r>
        <w:t xml:space="preserve"> </w:t>
      </w:r>
      <w:r w:rsidR="006345EA" w:rsidRPr="006345EA">
        <w:t>sable humide avec ses ongles</w:t>
      </w:r>
      <w:r>
        <w:t xml:space="preserve">, </w:t>
      </w:r>
      <w:r w:rsidR="006345EA" w:rsidRPr="006345EA">
        <w:t>lorsqu</w:t>
      </w:r>
      <w:r>
        <w:t>’</w:t>
      </w:r>
      <w:r w:rsidR="006345EA" w:rsidRPr="006345EA">
        <w:t>un craquement</w:t>
      </w:r>
      <w:r>
        <w:t xml:space="preserve">, </w:t>
      </w:r>
      <w:r w:rsidR="006345EA" w:rsidRPr="006345EA">
        <w:t>semblable au premier</w:t>
      </w:r>
      <w:r>
        <w:t xml:space="preserve">, </w:t>
      </w:r>
      <w:r w:rsidR="006345EA" w:rsidRPr="006345EA">
        <w:t>sortit de nouveau des entrailles de la roche</w:t>
      </w:r>
      <w:r>
        <w:t xml:space="preserve">, </w:t>
      </w:r>
      <w:r w:rsidR="006345EA" w:rsidRPr="006345EA">
        <w:t>mais plus violent</w:t>
      </w:r>
      <w:r>
        <w:t xml:space="preserve">, </w:t>
      </w:r>
      <w:r w:rsidR="006345EA" w:rsidRPr="006345EA">
        <w:t>et sinistre à donner le frisson</w:t>
      </w:r>
      <w:r>
        <w:t>.</w:t>
      </w:r>
    </w:p>
    <w:p w14:paraId="0FDACF3C" w14:textId="77777777" w:rsidR="00573A59" w:rsidRDefault="006345EA" w:rsidP="006345EA">
      <w:r w:rsidRPr="006345EA">
        <w:t>L</w:t>
      </w:r>
      <w:r w:rsidR="00573A59">
        <w:t>’</w:t>
      </w:r>
      <w:r w:rsidRPr="006345EA">
        <w:t>officier sauta hors du trou</w:t>
      </w:r>
      <w:r w:rsidR="00573A59">
        <w:t xml:space="preserve">. </w:t>
      </w:r>
      <w:r w:rsidRPr="006345EA">
        <w:t xml:space="preserve">De </w:t>
      </w:r>
      <w:r w:rsidR="009D6FEF">
        <w:t>la</w:t>
      </w:r>
      <w:r w:rsidRPr="006345EA">
        <w:t xml:space="preserve"> coupure par où il</w:t>
      </w:r>
      <w:r w:rsidR="00573A59">
        <w:t xml:space="preserve"> </w:t>
      </w:r>
      <w:r w:rsidRPr="006345EA">
        <w:t>était entré</w:t>
      </w:r>
      <w:r w:rsidR="00573A59">
        <w:t xml:space="preserve">, </w:t>
      </w:r>
      <w:r w:rsidRPr="006345EA">
        <w:t>il ne restait qu</w:t>
      </w:r>
      <w:r w:rsidR="00573A59">
        <w:t>’</w:t>
      </w:r>
      <w:r w:rsidRPr="006345EA">
        <w:t>une mince</w:t>
      </w:r>
      <w:r w:rsidR="00573A59">
        <w:t xml:space="preserve"> </w:t>
      </w:r>
      <w:r w:rsidRPr="006345EA">
        <w:t>ligne claire</w:t>
      </w:r>
      <w:r w:rsidR="00573A59">
        <w:t xml:space="preserve">, </w:t>
      </w:r>
      <w:r w:rsidRPr="006345EA">
        <w:t>à peine de quoi passer une jambe</w:t>
      </w:r>
      <w:r w:rsidR="00573A59">
        <w:t xml:space="preserve">. </w:t>
      </w:r>
      <w:r w:rsidR="009D6FEF">
        <w:t>Il</w:t>
      </w:r>
      <w:r w:rsidRPr="006345EA">
        <w:t xml:space="preserve"> bondit dans la galerie perpendiculaire</w:t>
      </w:r>
      <w:r w:rsidR="00573A59">
        <w:t xml:space="preserve">. </w:t>
      </w:r>
      <w:r w:rsidRPr="006345EA">
        <w:t>Tout</w:t>
      </w:r>
      <w:r w:rsidR="00573A59">
        <w:t xml:space="preserve"> </w:t>
      </w:r>
      <w:r w:rsidRPr="006345EA">
        <w:t xml:space="preserve">était </w:t>
      </w:r>
      <w:r w:rsidR="00CE72C0">
        <w:t>cl</w:t>
      </w:r>
      <w:r w:rsidRPr="006345EA">
        <w:t>os</w:t>
      </w:r>
      <w:r w:rsidR="00573A59">
        <w:t xml:space="preserve">. </w:t>
      </w:r>
      <w:r w:rsidRPr="006345EA">
        <w:t>En se glissant de profil aux places</w:t>
      </w:r>
      <w:r w:rsidR="00573A59">
        <w:t xml:space="preserve"> </w:t>
      </w:r>
      <w:r w:rsidRPr="006345EA">
        <w:t>trop resserrées</w:t>
      </w:r>
      <w:r w:rsidR="00573A59">
        <w:t xml:space="preserve">, </w:t>
      </w:r>
      <w:r w:rsidRPr="006345EA">
        <w:t>il parcourut les Sept Gorges</w:t>
      </w:r>
      <w:r w:rsidR="00573A59">
        <w:t xml:space="preserve">. </w:t>
      </w:r>
      <w:r w:rsidR="00E663C5" w:rsidRPr="008B1F88">
        <w:t>À</w:t>
      </w:r>
      <w:r w:rsidRPr="008B1F88">
        <w:t xml:space="preserve"> </w:t>
      </w:r>
      <w:r w:rsidRPr="006345EA">
        <w:t>présent qu</w:t>
      </w:r>
      <w:r w:rsidR="00573A59">
        <w:t>’</w:t>
      </w:r>
      <w:r w:rsidR="009D6FEF">
        <w:t xml:space="preserve">il </w:t>
      </w:r>
      <w:r w:rsidRPr="006345EA">
        <w:t>ne</w:t>
      </w:r>
      <w:r w:rsidR="009D6FEF">
        <w:t xml:space="preserve"> </w:t>
      </w:r>
      <w:r w:rsidRPr="006345EA">
        <w:t>ma</w:t>
      </w:r>
      <w:r w:rsidR="009D6FEF">
        <w:t>ni</w:t>
      </w:r>
      <w:r w:rsidRPr="006345EA">
        <w:t>ait</w:t>
      </w:r>
      <w:r w:rsidR="009D6FEF">
        <w:t xml:space="preserve"> </w:t>
      </w:r>
      <w:r w:rsidRPr="006345EA">
        <w:t>p</w:t>
      </w:r>
      <w:r w:rsidR="009D6FEF">
        <w:t>lus l</w:t>
      </w:r>
      <w:r w:rsidRPr="006345EA">
        <w:t>a</w:t>
      </w:r>
      <w:r w:rsidR="009D6FEF">
        <w:t xml:space="preserve"> </w:t>
      </w:r>
      <w:r w:rsidR="0000650F">
        <w:t>p</w:t>
      </w:r>
      <w:r w:rsidR="009D6FEF">
        <w:t>ell</w:t>
      </w:r>
      <w:r w:rsidRPr="006345EA">
        <w:t>e</w:t>
      </w:r>
      <w:r w:rsidR="00573A59">
        <w:t xml:space="preserve">, </w:t>
      </w:r>
      <w:r w:rsidR="009D6FEF">
        <w:t>il</w:t>
      </w:r>
      <w:r w:rsidRPr="006345EA">
        <w:t xml:space="preserve"> sentait</w:t>
      </w:r>
      <w:r w:rsidR="00573A59">
        <w:t xml:space="preserve"> </w:t>
      </w:r>
      <w:r w:rsidRPr="006345EA">
        <w:t>la terre frémir sous lui</w:t>
      </w:r>
      <w:r w:rsidR="00573A59">
        <w:t xml:space="preserve">, </w:t>
      </w:r>
      <w:r w:rsidRPr="006345EA">
        <w:t>comme si e</w:t>
      </w:r>
      <w:r w:rsidR="009D6FEF">
        <w:t>ll</w:t>
      </w:r>
      <w:r w:rsidRPr="006345EA">
        <w:t>e tremblait</w:t>
      </w:r>
      <w:r w:rsidR="00573A59">
        <w:t xml:space="preserve"> </w:t>
      </w:r>
      <w:r w:rsidRPr="006345EA">
        <w:t>de frayeur</w:t>
      </w:r>
      <w:r w:rsidR="00573A59">
        <w:t>.</w:t>
      </w:r>
    </w:p>
    <w:p w14:paraId="584CFBF3" w14:textId="77777777" w:rsidR="006345EA" w:rsidRPr="006345EA" w:rsidRDefault="00573A59" w:rsidP="00090740">
      <w:r>
        <w:t>— </w:t>
      </w:r>
      <w:r w:rsidR="006345EA" w:rsidRPr="006345EA">
        <w:t>Enfermé</w:t>
      </w:r>
      <w:r>
        <w:t xml:space="preserve"> ! </w:t>
      </w:r>
      <w:r w:rsidR="006345EA" w:rsidRPr="006345EA">
        <w:t>fit-il tout haut</w:t>
      </w:r>
      <w:r>
        <w:t xml:space="preserve">… </w:t>
      </w:r>
      <w:r w:rsidR="006345EA" w:rsidRPr="006345EA">
        <w:t>Enfermé</w:t>
      </w:r>
      <w:r>
        <w:t xml:space="preserve"> !… </w:t>
      </w:r>
      <w:r w:rsidR="006345EA" w:rsidRPr="006345EA">
        <w:t>Non</w:t>
      </w:r>
      <w:r>
        <w:t xml:space="preserve"> !… </w:t>
      </w:r>
      <w:r w:rsidR="006345EA" w:rsidRPr="006345EA">
        <w:t>C</w:t>
      </w:r>
      <w:r>
        <w:t>’</w:t>
      </w:r>
      <w:r w:rsidR="006345EA" w:rsidRPr="006345EA">
        <w:t>est impossible</w:t>
      </w:r>
      <w:r w:rsidR="009D6FEF">
        <w:t> !</w:t>
      </w:r>
    </w:p>
    <w:p w14:paraId="1C6A7A3D" w14:textId="77777777" w:rsidR="00573A59" w:rsidRDefault="006345EA" w:rsidP="006345EA">
      <w:r w:rsidRPr="006345EA">
        <w:t>Dehors</w:t>
      </w:r>
      <w:r w:rsidR="00573A59">
        <w:t xml:space="preserve">, </w:t>
      </w:r>
      <w:r w:rsidRPr="006345EA">
        <w:t>un grand éclat de rire lui répondait</w:t>
      </w:r>
      <w:r w:rsidR="00573A59">
        <w:t> :</w:t>
      </w:r>
    </w:p>
    <w:p w14:paraId="3BE02B49" w14:textId="77777777" w:rsidR="00573A59" w:rsidRDefault="00573A59" w:rsidP="00090740">
      <w:r>
        <w:t>— </w:t>
      </w:r>
      <w:r w:rsidR="006345EA" w:rsidRPr="006345EA">
        <w:t>Si</w:t>
      </w:r>
      <w:r>
        <w:t xml:space="preserve">, </w:t>
      </w:r>
      <w:r w:rsidR="006345EA" w:rsidRPr="006345EA">
        <w:t>si</w:t>
      </w:r>
      <w:r>
        <w:t xml:space="preserve">, </w:t>
      </w:r>
      <w:r w:rsidR="006345EA" w:rsidRPr="006345EA">
        <w:t>capitaine</w:t>
      </w:r>
      <w:r>
        <w:t xml:space="preserve"> ! </w:t>
      </w:r>
      <w:r w:rsidR="006345EA" w:rsidRPr="006345EA">
        <w:t>Très possible</w:t>
      </w:r>
      <w:r>
        <w:t xml:space="preserve"> !… </w:t>
      </w:r>
      <w:r w:rsidR="006345EA" w:rsidRPr="006345EA">
        <w:t>Croyez-moi</w:t>
      </w:r>
      <w:r>
        <w:t xml:space="preserve">. </w:t>
      </w:r>
      <w:r w:rsidR="006345EA" w:rsidRPr="006345EA">
        <w:t>Ne vous fatiguez p</w:t>
      </w:r>
      <w:r w:rsidR="009D6FEF">
        <w:t>lu</w:t>
      </w:r>
      <w:r w:rsidR="006345EA" w:rsidRPr="006345EA">
        <w:t>s</w:t>
      </w:r>
      <w:r>
        <w:t xml:space="preserve">… </w:t>
      </w:r>
      <w:r w:rsidR="006345EA" w:rsidRPr="006345EA">
        <w:t>C</w:t>
      </w:r>
      <w:r>
        <w:t>’</w:t>
      </w:r>
      <w:r w:rsidR="006345EA" w:rsidRPr="006345EA">
        <w:t>est toujours ennuyeux de travailler pour rien</w:t>
      </w:r>
      <w:r>
        <w:t xml:space="preserve">. </w:t>
      </w:r>
      <w:r w:rsidR="006345EA" w:rsidRPr="006345EA">
        <w:t>Et nous</w:t>
      </w:r>
      <w:r>
        <w:t xml:space="preserve"> </w:t>
      </w:r>
      <w:r w:rsidR="006345EA" w:rsidRPr="006345EA">
        <w:t>pouvons bien vous jurer que le sac aux émeraudes ne se trouve pas dans les Sievenschlüff</w:t>
      </w:r>
      <w:r>
        <w:t> </w:t>
      </w:r>
      <w:r w:rsidRPr="008B1F88">
        <w:t>!</w:t>
      </w:r>
      <w:r w:rsidR="0015037E" w:rsidRPr="008B1F88">
        <w:t>…</w:t>
      </w:r>
    </w:p>
    <w:p w14:paraId="21E9610B" w14:textId="77777777" w:rsidR="00573A59" w:rsidRDefault="006345EA" w:rsidP="006345EA">
      <w:r w:rsidRPr="006345EA">
        <w:t>Riant et plaisantant</w:t>
      </w:r>
      <w:r w:rsidR="00573A59">
        <w:t xml:space="preserve">, </w:t>
      </w:r>
      <w:r w:rsidRPr="006345EA">
        <w:t>Gothorn et Holbeck firent encore le tour des r</w:t>
      </w:r>
      <w:r w:rsidR="00F62065">
        <w:t>och</w:t>
      </w:r>
      <w:r w:rsidRPr="006345EA">
        <w:t>es</w:t>
      </w:r>
      <w:r w:rsidR="00573A59">
        <w:t xml:space="preserve">, </w:t>
      </w:r>
      <w:r w:rsidRPr="006345EA">
        <w:t>par prudence</w:t>
      </w:r>
      <w:r w:rsidR="00573A59">
        <w:t xml:space="preserve"> ; </w:t>
      </w:r>
      <w:r w:rsidRPr="006345EA">
        <w:t>puis</w:t>
      </w:r>
      <w:r w:rsidR="00573A59">
        <w:t xml:space="preserve">, </w:t>
      </w:r>
      <w:r w:rsidRPr="006345EA">
        <w:t>certains que leur adversaire serait bientôt</w:t>
      </w:r>
      <w:r w:rsidR="00573A59">
        <w:t xml:space="preserve"> </w:t>
      </w:r>
      <w:r w:rsidRPr="006345EA">
        <w:t>broyé</w:t>
      </w:r>
      <w:r w:rsidR="00573A59">
        <w:t xml:space="preserve">, </w:t>
      </w:r>
      <w:r w:rsidRPr="006345EA">
        <w:t>ils le laissèrent dans son tombeau</w:t>
      </w:r>
      <w:r w:rsidR="00573A59">
        <w:t>.</w:t>
      </w:r>
    </w:p>
    <w:p w14:paraId="113CAE74" w14:textId="77777777" w:rsidR="00573A59" w:rsidRPr="008B1F88" w:rsidRDefault="00573A59" w:rsidP="006345EA">
      <w:r>
        <w:lastRenderedPageBreak/>
        <w:t>— </w:t>
      </w:r>
      <w:r w:rsidR="006345EA" w:rsidRPr="006345EA">
        <w:t>Plus de craintes</w:t>
      </w:r>
      <w:r>
        <w:t xml:space="preserve"> ! </w:t>
      </w:r>
      <w:r w:rsidR="006345EA" w:rsidRPr="006345EA">
        <w:t>dit Gotho</w:t>
      </w:r>
      <w:r w:rsidR="00F62065">
        <w:t>rn</w:t>
      </w:r>
      <w:r>
        <w:t xml:space="preserve">. </w:t>
      </w:r>
      <w:r w:rsidR="006345EA" w:rsidRPr="006345EA">
        <w:t>Le magot est à nous</w:t>
      </w:r>
      <w:r>
        <w:t>…</w:t>
      </w:r>
    </w:p>
    <w:p w14:paraId="5FFD483E" w14:textId="70D91A75" w:rsidR="00CE72C0" w:rsidRPr="008B1F88" w:rsidRDefault="004461E1" w:rsidP="00CE72C0">
      <w:pPr>
        <w:pStyle w:val="Image"/>
      </w:pPr>
      <w:r w:rsidRPr="008B1F88">
        <w:rPr>
          <w:noProof/>
        </w:rPr>
        <w:drawing>
          <wp:inline distT="0" distB="0" distL="0" distR="0" wp14:anchorId="7D367B79" wp14:editId="1E9C64F0">
            <wp:extent cx="2404745" cy="4140200"/>
            <wp:effectExtent l="0" t="0" r="0" b="0"/>
            <wp:docPr id="1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04745" cy="4140200"/>
                    </a:xfrm>
                    <a:prstGeom prst="rect">
                      <a:avLst/>
                    </a:prstGeom>
                    <a:noFill/>
                    <a:ln>
                      <a:noFill/>
                    </a:ln>
                  </pic:spPr>
                </pic:pic>
              </a:graphicData>
            </a:graphic>
          </wp:inline>
        </w:drawing>
      </w:r>
    </w:p>
    <w:p w14:paraId="12C963E5" w14:textId="77777777" w:rsidR="00573A59" w:rsidRDefault="006345EA" w:rsidP="006345EA">
      <w:r w:rsidRPr="006345EA">
        <w:t>Ils coupèrent à travers bois</w:t>
      </w:r>
      <w:r w:rsidR="00573A59">
        <w:t xml:space="preserve">, </w:t>
      </w:r>
      <w:r w:rsidRPr="006345EA">
        <w:t xml:space="preserve">vers la vallée de </w:t>
      </w:r>
      <w:r w:rsidR="00CE72C0">
        <w:t>l</w:t>
      </w:r>
      <w:r w:rsidR="00573A59">
        <w:t>’</w:t>
      </w:r>
      <w:r w:rsidRPr="006345EA">
        <w:t xml:space="preserve">Erenz </w:t>
      </w:r>
      <w:r w:rsidRPr="008B1F88">
        <w:t>noire</w:t>
      </w:r>
      <w:r w:rsidRPr="006345EA">
        <w:t xml:space="preserve"> et les gorges</w:t>
      </w:r>
      <w:r w:rsidR="00F62065">
        <w:t xml:space="preserve"> </w:t>
      </w:r>
      <w:r w:rsidRPr="006345EA">
        <w:t>qui montent au château de Be</w:t>
      </w:r>
      <w:r w:rsidR="00CE72C0">
        <w:t>a</w:t>
      </w:r>
      <w:r w:rsidRPr="006345EA">
        <w:t>ufort</w:t>
      </w:r>
      <w:r w:rsidR="00573A59">
        <w:t>.</w:t>
      </w:r>
    </w:p>
    <w:p w14:paraId="5309F4D9" w14:textId="77777777" w:rsidR="006345EA" w:rsidRPr="008B1F88" w:rsidRDefault="006345EA" w:rsidP="00CE72C0">
      <w:pPr>
        <w:pStyle w:val="Titre1"/>
      </w:pPr>
      <w:bookmarkStart w:id="7" w:name="_Toc197464171"/>
      <w:r w:rsidRPr="008B1F88">
        <w:lastRenderedPageBreak/>
        <w:t>VI</w:t>
      </w:r>
      <w:bookmarkEnd w:id="7"/>
    </w:p>
    <w:p w14:paraId="40030C90" w14:textId="77777777" w:rsidR="00573A59" w:rsidRDefault="006345EA" w:rsidP="006345EA">
      <w:r w:rsidRPr="008B1F88">
        <w:t>Ali</w:t>
      </w:r>
      <w:r w:rsidRPr="006345EA">
        <w:t xml:space="preserve"> ben Amara n</w:t>
      </w:r>
      <w:r w:rsidR="00573A59">
        <w:t>’</w:t>
      </w:r>
      <w:r w:rsidRPr="006345EA">
        <w:t>inquiétait pas les Allemands</w:t>
      </w:r>
      <w:r w:rsidR="00573A59">
        <w:t xml:space="preserve">. </w:t>
      </w:r>
      <w:r w:rsidRPr="006345EA">
        <w:t>Il ne s</w:t>
      </w:r>
      <w:r w:rsidR="00573A59">
        <w:t>’</w:t>
      </w:r>
      <w:r w:rsidRPr="006345EA">
        <w:t>étonnerait pas de ne pas voir son chef à midi</w:t>
      </w:r>
      <w:r w:rsidR="00573A59">
        <w:t xml:space="preserve">, </w:t>
      </w:r>
      <w:r w:rsidRPr="006345EA">
        <w:t>et</w:t>
      </w:r>
      <w:r w:rsidR="00573A59">
        <w:t xml:space="preserve">, </w:t>
      </w:r>
      <w:r w:rsidRPr="006345EA">
        <w:t>si cette surprise l</w:t>
      </w:r>
      <w:r w:rsidR="00573A59">
        <w:t>’</w:t>
      </w:r>
      <w:r w:rsidRPr="006345EA">
        <w:t>alarmait</w:t>
      </w:r>
      <w:r w:rsidR="00573A59">
        <w:t xml:space="preserve"> </w:t>
      </w:r>
      <w:r w:rsidRPr="006345EA">
        <w:t>a</w:t>
      </w:r>
      <w:r w:rsidR="00B73331">
        <w:t>u</w:t>
      </w:r>
      <w:r w:rsidRPr="006345EA">
        <w:t xml:space="preserve"> dîner</w:t>
      </w:r>
      <w:r w:rsidR="00573A59">
        <w:t xml:space="preserve">, </w:t>
      </w:r>
      <w:r w:rsidRPr="006345EA">
        <w:t>il serait trop tard pour courir aux</w:t>
      </w:r>
      <w:r w:rsidR="00573A59">
        <w:t xml:space="preserve"> </w:t>
      </w:r>
      <w:r w:rsidRPr="006345EA">
        <w:t>Sievenschlüff</w:t>
      </w:r>
      <w:r w:rsidR="00573A59">
        <w:t xml:space="preserve">. </w:t>
      </w:r>
      <w:r w:rsidRPr="006345EA">
        <w:t>Depuis longtemps</w:t>
      </w:r>
      <w:r w:rsidR="00573A59">
        <w:t xml:space="preserve">, </w:t>
      </w:r>
      <w:r w:rsidRPr="006345EA">
        <w:t>la nature</w:t>
      </w:r>
      <w:r w:rsidR="00573A59">
        <w:t xml:space="preserve">, </w:t>
      </w:r>
      <w:r w:rsidRPr="006345EA">
        <w:t>érigée en bourreau</w:t>
      </w:r>
      <w:r w:rsidR="00573A59">
        <w:t xml:space="preserve">, </w:t>
      </w:r>
      <w:r w:rsidRPr="006345EA">
        <w:t xml:space="preserve">aurait achevé son </w:t>
      </w:r>
      <w:r w:rsidR="00573A59">
        <w:t>œ</w:t>
      </w:r>
      <w:r w:rsidRPr="006345EA">
        <w:t>uvre</w:t>
      </w:r>
      <w:r w:rsidR="00573A59">
        <w:t>.</w:t>
      </w:r>
    </w:p>
    <w:p w14:paraId="5005C116" w14:textId="77777777" w:rsidR="00573A59" w:rsidRDefault="006345EA" w:rsidP="006345EA">
      <w:r w:rsidRPr="006345EA">
        <w:t>Mais le Marocain méfiant</w:t>
      </w:r>
      <w:r w:rsidR="00573A59">
        <w:t xml:space="preserve">, </w:t>
      </w:r>
      <w:r w:rsidRPr="006345EA">
        <w:t>avait pensé aux deux hommes pendant la nuit</w:t>
      </w:r>
      <w:r w:rsidR="00573A59">
        <w:t xml:space="preserve">, </w:t>
      </w:r>
      <w:r w:rsidRPr="006345EA">
        <w:t>et le résultat de</w:t>
      </w:r>
      <w:r w:rsidR="00573A59">
        <w:t xml:space="preserve"> </w:t>
      </w:r>
      <w:r w:rsidRPr="006345EA">
        <w:t>cette longue méditation avait été d</w:t>
      </w:r>
      <w:r w:rsidR="00573A59">
        <w:t>’</w:t>
      </w:r>
      <w:r w:rsidRPr="006345EA">
        <w:t>éclairer tout</w:t>
      </w:r>
      <w:r w:rsidR="00573A59">
        <w:t xml:space="preserve"> </w:t>
      </w:r>
      <w:r w:rsidRPr="006345EA">
        <w:t>à coup un recoin de sa mémoire</w:t>
      </w:r>
      <w:r w:rsidR="00573A59">
        <w:t xml:space="preserve">. </w:t>
      </w:r>
      <w:r w:rsidRPr="006345EA">
        <w:t>Par Mahomet</w:t>
      </w:r>
      <w:r w:rsidR="00573A59">
        <w:t xml:space="preserve"> ! </w:t>
      </w:r>
      <w:r w:rsidRPr="006345EA">
        <w:t>C</w:t>
      </w:r>
      <w:r w:rsidR="00573A59">
        <w:t>’</w:t>
      </w:r>
      <w:r w:rsidRPr="006345EA">
        <w:t>était à Ta</w:t>
      </w:r>
      <w:r w:rsidR="00B73331">
        <w:t>z</w:t>
      </w:r>
      <w:r w:rsidRPr="006345EA">
        <w:t>a qu</w:t>
      </w:r>
      <w:r w:rsidR="00573A59">
        <w:t>’</w:t>
      </w:r>
      <w:r w:rsidRPr="006345EA">
        <w:t>il avait vu ces figures</w:t>
      </w:r>
      <w:r w:rsidR="00573A59">
        <w:t xml:space="preserve"> </w:t>
      </w:r>
      <w:r w:rsidRPr="006345EA">
        <w:t>douteuses</w:t>
      </w:r>
      <w:r w:rsidR="00573A59">
        <w:t xml:space="preserve"> !… </w:t>
      </w:r>
      <w:r w:rsidRPr="006345EA">
        <w:t>Des légionnaires</w:t>
      </w:r>
      <w:r w:rsidR="00573A59">
        <w:t>.</w:t>
      </w:r>
    </w:p>
    <w:p w14:paraId="07CD3B7E" w14:textId="77777777" w:rsidR="00573A59" w:rsidRDefault="006345EA" w:rsidP="00CE72C0">
      <w:r w:rsidRPr="006345EA">
        <w:t>Pourquoi étaient-ils à Echternach</w:t>
      </w:r>
      <w:r w:rsidR="00573A59">
        <w:t> ?</w:t>
      </w:r>
      <w:r w:rsidR="00CE72C0">
        <w:t xml:space="preserve"> </w:t>
      </w:r>
      <w:r w:rsidRPr="006345EA">
        <w:t>Pourquoi épiaient-ils l</w:t>
      </w:r>
      <w:r w:rsidR="00573A59">
        <w:t>’</w:t>
      </w:r>
      <w:r w:rsidRPr="006345EA">
        <w:t>officier français</w:t>
      </w:r>
      <w:r w:rsidR="00573A59">
        <w:t xml:space="preserve"> ?… </w:t>
      </w:r>
      <w:r w:rsidRPr="006345EA">
        <w:t>Sans comprendre toute la vérité</w:t>
      </w:r>
      <w:r w:rsidR="00573A59">
        <w:t xml:space="preserve">, </w:t>
      </w:r>
      <w:r w:rsidRPr="006345EA">
        <w:t>le jeune homme</w:t>
      </w:r>
      <w:r w:rsidR="00573A59">
        <w:t xml:space="preserve"> </w:t>
      </w:r>
      <w:r w:rsidRPr="006345EA">
        <w:t>soupçonna</w:t>
      </w:r>
      <w:r w:rsidR="00573A59">
        <w:t xml:space="preserve"> </w:t>
      </w:r>
      <w:r w:rsidRPr="006345EA">
        <w:t>qu</w:t>
      </w:r>
      <w:r w:rsidR="00573A59">
        <w:t>’</w:t>
      </w:r>
      <w:r w:rsidRPr="006345EA">
        <w:t>il s</w:t>
      </w:r>
      <w:r w:rsidR="00573A59">
        <w:t>’</w:t>
      </w:r>
      <w:r w:rsidRPr="006345EA">
        <w:t>agissait de la mission que son</w:t>
      </w:r>
      <w:r w:rsidR="00CE72C0">
        <w:t xml:space="preserve"> </w:t>
      </w:r>
      <w:r w:rsidRPr="006345EA">
        <w:t xml:space="preserve">capitaine </w:t>
      </w:r>
      <w:r w:rsidRPr="00CE72C0">
        <w:t>venait</w:t>
      </w:r>
      <w:r w:rsidRPr="006345EA">
        <w:t xml:space="preserve"> accomplir dans le Grand-Duché</w:t>
      </w:r>
      <w:r w:rsidR="00573A59">
        <w:t xml:space="preserve">, </w:t>
      </w:r>
      <w:r w:rsidRPr="006345EA">
        <w:t>et</w:t>
      </w:r>
      <w:r w:rsidR="00573A59">
        <w:t xml:space="preserve">, </w:t>
      </w:r>
      <w:r w:rsidRPr="00CE72C0">
        <w:t>pressentant</w:t>
      </w:r>
      <w:r w:rsidRPr="006345EA">
        <w:t xml:space="preserve"> qu</w:t>
      </w:r>
      <w:r w:rsidR="00573A59">
        <w:t>’</w:t>
      </w:r>
      <w:r w:rsidRPr="006345EA">
        <w:t>on l</w:t>
      </w:r>
      <w:r w:rsidR="00573A59">
        <w:t>’</w:t>
      </w:r>
      <w:r w:rsidRPr="006345EA">
        <w:t>attaquerait</w:t>
      </w:r>
      <w:r w:rsidR="00573A59">
        <w:t xml:space="preserve">, </w:t>
      </w:r>
      <w:r w:rsidRPr="006345EA">
        <w:t>il résolut de prévenir l</w:t>
      </w:r>
      <w:r w:rsidR="00573A59">
        <w:t>’</w:t>
      </w:r>
      <w:r w:rsidRPr="006345EA">
        <w:t>agression</w:t>
      </w:r>
      <w:r w:rsidR="00573A59">
        <w:t>.</w:t>
      </w:r>
    </w:p>
    <w:p w14:paraId="677003B9" w14:textId="77777777" w:rsidR="00573A59" w:rsidRDefault="006345EA" w:rsidP="006345EA">
      <w:r w:rsidRPr="006345EA">
        <w:t>Pressé de partir</w:t>
      </w:r>
      <w:r w:rsidR="00573A59">
        <w:t xml:space="preserve">, </w:t>
      </w:r>
      <w:r w:rsidRPr="006345EA">
        <w:t xml:space="preserve">Garnet lui avait à peine cité </w:t>
      </w:r>
      <w:r w:rsidR="00585AD5" w:rsidRPr="00585AD5">
        <w:t>l</w:t>
      </w:r>
      <w:r w:rsidRPr="006345EA">
        <w:t>e texte re</w:t>
      </w:r>
      <w:r w:rsidR="00B73331">
        <w:t>le</w:t>
      </w:r>
      <w:r w:rsidRPr="006345EA">
        <w:t xml:space="preserve">vé sur </w:t>
      </w:r>
      <w:r w:rsidR="00B73331">
        <w:t>l</w:t>
      </w:r>
      <w:r w:rsidRPr="006345EA">
        <w:t>a pierre</w:t>
      </w:r>
      <w:r w:rsidR="00573A59">
        <w:t xml:space="preserve">, </w:t>
      </w:r>
      <w:r w:rsidRPr="006345EA">
        <w:t xml:space="preserve">et </w:t>
      </w:r>
      <w:r w:rsidR="00B73331">
        <w:t>le</w:t>
      </w:r>
      <w:r w:rsidRPr="006345EA">
        <w:t xml:space="preserve"> mot </w:t>
      </w:r>
      <w:r w:rsidRPr="00CE72C0">
        <w:t>de</w:t>
      </w:r>
      <w:r w:rsidR="00573A59">
        <w:rPr>
          <w:vertAlign w:val="superscript"/>
        </w:rPr>
        <w:t xml:space="preserve"> </w:t>
      </w:r>
      <w:r w:rsidRPr="006345EA">
        <w:t>Sievenschlüff était trop loin de sa langue pour</w:t>
      </w:r>
      <w:r w:rsidR="00573A59">
        <w:t xml:space="preserve"> </w:t>
      </w:r>
      <w:r w:rsidRPr="006345EA">
        <w:t>que le jeune Marocain pût le retenir</w:t>
      </w:r>
      <w:r w:rsidR="00573A59">
        <w:t xml:space="preserve">. </w:t>
      </w:r>
      <w:r w:rsidR="00B73331">
        <w:t>Il</w:t>
      </w:r>
      <w:r w:rsidRPr="006345EA">
        <w:t xml:space="preserve"> se</w:t>
      </w:r>
      <w:r w:rsidR="00573A59">
        <w:t xml:space="preserve"> </w:t>
      </w:r>
      <w:r w:rsidRPr="006345EA">
        <w:t>contenta d</w:t>
      </w:r>
      <w:r w:rsidR="00573A59">
        <w:t>’</w:t>
      </w:r>
      <w:r w:rsidRPr="006345EA">
        <w:t xml:space="preserve">épier la </w:t>
      </w:r>
      <w:r w:rsidRPr="00585AD5">
        <w:t>chambre</w:t>
      </w:r>
      <w:r w:rsidRPr="006345EA">
        <w:t xml:space="preserve"> des Allemands</w:t>
      </w:r>
      <w:r w:rsidR="00573A59">
        <w:t xml:space="preserve">. </w:t>
      </w:r>
      <w:r w:rsidRPr="006345EA">
        <w:t>Mais vers onze heures</w:t>
      </w:r>
      <w:r w:rsidR="00573A59">
        <w:t xml:space="preserve">, </w:t>
      </w:r>
      <w:r w:rsidRPr="006345EA">
        <w:t>il vit le domestique en</w:t>
      </w:r>
      <w:r w:rsidR="00573A59">
        <w:t xml:space="preserve"> </w:t>
      </w:r>
      <w:r w:rsidRPr="006345EA">
        <w:t>terminer l</w:t>
      </w:r>
      <w:r w:rsidR="00573A59">
        <w:t>’</w:t>
      </w:r>
      <w:r w:rsidRPr="006345EA">
        <w:t>arran</w:t>
      </w:r>
      <w:r w:rsidRPr="00996849">
        <w:t>gem</w:t>
      </w:r>
      <w:r w:rsidRPr="006345EA">
        <w:t>ent</w:t>
      </w:r>
      <w:r w:rsidR="00573A59">
        <w:t xml:space="preserve">… </w:t>
      </w:r>
      <w:r w:rsidRPr="006345EA">
        <w:t>Les deux anciens</w:t>
      </w:r>
      <w:r w:rsidR="00573A59">
        <w:t xml:space="preserve"> </w:t>
      </w:r>
      <w:r w:rsidRPr="006345EA">
        <w:t>légionnaires étaient donc partis très tôt</w:t>
      </w:r>
      <w:r w:rsidR="00573A59">
        <w:t> </w:t>
      </w:r>
      <w:r w:rsidR="00573A59" w:rsidRPr="008B1F88">
        <w:t>?</w:t>
      </w:r>
      <w:r w:rsidR="003F51B0" w:rsidRPr="008B1F88">
        <w:t>…</w:t>
      </w:r>
      <w:r w:rsidR="00573A59">
        <w:t xml:space="preserve"> </w:t>
      </w:r>
      <w:r w:rsidRPr="006345EA">
        <w:t>Il</w:t>
      </w:r>
      <w:r w:rsidR="00573A59">
        <w:t xml:space="preserve"> </w:t>
      </w:r>
      <w:r w:rsidRPr="006345EA">
        <w:t>descendit</w:t>
      </w:r>
      <w:r w:rsidR="00573A59">
        <w:t xml:space="preserve">, </w:t>
      </w:r>
      <w:r w:rsidRPr="006345EA">
        <w:t>s</w:t>
      </w:r>
      <w:r w:rsidR="00573A59">
        <w:t>’</w:t>
      </w:r>
      <w:r w:rsidRPr="006345EA">
        <w:t>informa au bureau</w:t>
      </w:r>
      <w:r w:rsidR="00573A59">
        <w:t xml:space="preserve">. </w:t>
      </w:r>
      <w:r w:rsidRPr="006345EA">
        <w:t>Le gardien de</w:t>
      </w:r>
      <w:r w:rsidR="00573A59">
        <w:t xml:space="preserve"> </w:t>
      </w:r>
      <w:r w:rsidRPr="006345EA">
        <w:t>nuit les avait vus sortir avant six heures</w:t>
      </w:r>
      <w:r w:rsidR="00573A59">
        <w:t>.</w:t>
      </w:r>
    </w:p>
    <w:p w14:paraId="4F4BBDD4" w14:textId="77777777" w:rsidR="00573A59" w:rsidRDefault="006345EA" w:rsidP="006345EA">
      <w:r w:rsidRPr="006345EA">
        <w:t>Vaguement tourmenté</w:t>
      </w:r>
      <w:r w:rsidR="00573A59">
        <w:t xml:space="preserve">, </w:t>
      </w:r>
      <w:r w:rsidRPr="006345EA">
        <w:t>sans autre présomption cependant que le guet qu</w:t>
      </w:r>
      <w:r w:rsidR="00573A59">
        <w:t>’</w:t>
      </w:r>
      <w:r w:rsidRPr="006345EA">
        <w:t>il avait surpris la veille</w:t>
      </w:r>
      <w:r w:rsidR="00573A59">
        <w:t xml:space="preserve">, </w:t>
      </w:r>
      <w:r w:rsidRPr="008B1F88">
        <w:t>Ali</w:t>
      </w:r>
      <w:r w:rsidRPr="006345EA">
        <w:t xml:space="preserve"> résolut de se rendre compte</w:t>
      </w:r>
      <w:r w:rsidR="00573A59">
        <w:t xml:space="preserve">. </w:t>
      </w:r>
      <w:r w:rsidRPr="006345EA">
        <w:t>Il alla</w:t>
      </w:r>
      <w:r w:rsidR="00573A59">
        <w:t xml:space="preserve"> </w:t>
      </w:r>
      <w:r w:rsidRPr="006345EA">
        <w:t>dans la chambre de son chef</w:t>
      </w:r>
      <w:r w:rsidR="00573A59">
        <w:t xml:space="preserve">, </w:t>
      </w:r>
      <w:r w:rsidRPr="006345EA">
        <w:t>et trouva le papier</w:t>
      </w:r>
      <w:r w:rsidR="00573A59">
        <w:t xml:space="preserve"> </w:t>
      </w:r>
      <w:r w:rsidRPr="006345EA">
        <w:t>sur lequel le capitaine avait ardûment travaillé</w:t>
      </w:r>
      <w:r w:rsidR="00573A59">
        <w:t xml:space="preserve"> </w:t>
      </w:r>
      <w:r w:rsidRPr="006345EA">
        <w:t>le cryptogramme allemand</w:t>
      </w:r>
      <w:r w:rsidR="00573A59">
        <w:t xml:space="preserve">. </w:t>
      </w:r>
      <w:r w:rsidRPr="006345EA">
        <w:t>Les recherches</w:t>
      </w:r>
      <w:r w:rsidR="00573A59">
        <w:t xml:space="preserve"> </w:t>
      </w:r>
      <w:r w:rsidRPr="006345EA">
        <w:t xml:space="preserve">tâtonnaient tout au </w:t>
      </w:r>
      <w:r w:rsidRPr="006345EA">
        <w:lastRenderedPageBreak/>
        <w:t>long de trois pages</w:t>
      </w:r>
      <w:r w:rsidR="00573A59">
        <w:t xml:space="preserve">, </w:t>
      </w:r>
      <w:r w:rsidRPr="006345EA">
        <w:t>mais à</w:t>
      </w:r>
      <w:r w:rsidR="00573A59">
        <w:t xml:space="preserve"> </w:t>
      </w:r>
      <w:r w:rsidRPr="006345EA">
        <w:t>la fin le texte rappelait le mot qu</w:t>
      </w:r>
      <w:r w:rsidR="00573A59">
        <w:t>’</w:t>
      </w:r>
      <w:r w:rsidRPr="006345EA">
        <w:t>avait dit</w:t>
      </w:r>
      <w:r w:rsidR="00573A59">
        <w:t xml:space="preserve"> </w:t>
      </w:r>
      <w:r w:rsidRPr="006345EA">
        <w:t>Edmond</w:t>
      </w:r>
      <w:r w:rsidR="00573A59">
        <w:t xml:space="preserve"> : </w:t>
      </w:r>
      <w:r w:rsidRPr="006345EA">
        <w:t xml:space="preserve">les </w:t>
      </w:r>
      <w:r w:rsidRPr="008F1576">
        <w:rPr>
          <w:i/>
          <w:iCs/>
        </w:rPr>
        <w:t>Sievenschlüff</w:t>
      </w:r>
      <w:r w:rsidR="00573A59" w:rsidRPr="008F1576">
        <w:t xml:space="preserve">. </w:t>
      </w:r>
      <w:r w:rsidRPr="006345EA">
        <w:t>Ben Amara l</w:t>
      </w:r>
      <w:r w:rsidR="00573A59">
        <w:t>’</w:t>
      </w:r>
      <w:r w:rsidRPr="006345EA">
        <w:t>écrivit</w:t>
      </w:r>
      <w:r w:rsidR="00573A59">
        <w:t xml:space="preserve">, </w:t>
      </w:r>
      <w:r w:rsidRPr="006345EA">
        <w:t>puis il passa sans l</w:t>
      </w:r>
      <w:r w:rsidR="00573A59">
        <w:t>’</w:t>
      </w:r>
      <w:r w:rsidRPr="006345EA">
        <w:t>ombre d</w:t>
      </w:r>
      <w:r w:rsidR="00573A59">
        <w:t>’</w:t>
      </w:r>
      <w:r w:rsidRPr="006345EA">
        <w:t>un scrupule</w:t>
      </w:r>
      <w:r w:rsidR="00573A59">
        <w:t xml:space="preserve"> </w:t>
      </w:r>
      <w:r w:rsidRPr="006345EA">
        <w:t>dans la chambre de Gotho</w:t>
      </w:r>
      <w:r w:rsidR="00660F10">
        <w:t>rn</w:t>
      </w:r>
      <w:r w:rsidR="00573A59">
        <w:t xml:space="preserve">, </w:t>
      </w:r>
      <w:r w:rsidRPr="006345EA">
        <w:t>s</w:t>
      </w:r>
      <w:r w:rsidR="00573A59">
        <w:t>’</w:t>
      </w:r>
      <w:r w:rsidRPr="006345EA">
        <w:t>entourant de</w:t>
      </w:r>
      <w:r w:rsidR="00573A59">
        <w:t xml:space="preserve"> </w:t>
      </w:r>
      <w:r w:rsidRPr="006345EA">
        <w:t>précautions</w:t>
      </w:r>
      <w:r w:rsidR="00573A59">
        <w:t xml:space="preserve">, </w:t>
      </w:r>
      <w:r w:rsidRPr="006345EA">
        <w:t>afin de ne pas s</w:t>
      </w:r>
      <w:r w:rsidR="00573A59">
        <w:t>’</w:t>
      </w:r>
      <w:r w:rsidRPr="006345EA">
        <w:t>y laisser surprendre</w:t>
      </w:r>
      <w:r w:rsidR="00573A59">
        <w:t>.</w:t>
      </w:r>
    </w:p>
    <w:p w14:paraId="27BE3DE4" w14:textId="77777777" w:rsidR="00573A59" w:rsidRDefault="006345EA" w:rsidP="006345EA">
      <w:r w:rsidRPr="006345EA">
        <w:t>Le premier objet qu</w:t>
      </w:r>
      <w:r w:rsidR="00573A59">
        <w:t>’</w:t>
      </w:r>
      <w:r w:rsidRPr="006345EA">
        <w:t>il vit en ouvrant l</w:t>
      </w:r>
      <w:r w:rsidR="00573A59">
        <w:t>’</w:t>
      </w:r>
      <w:r w:rsidRPr="006345EA">
        <w:t>armoire fut une pierre exactement pareille à celle qu</w:t>
      </w:r>
      <w:r w:rsidR="00573A59">
        <w:t>’</w:t>
      </w:r>
      <w:r w:rsidRPr="006345EA">
        <w:t xml:space="preserve">il </w:t>
      </w:r>
      <w:proofErr w:type="gramStart"/>
      <w:r w:rsidRPr="006345EA">
        <w:t>avait été</w:t>
      </w:r>
      <w:proofErr w:type="gramEnd"/>
      <w:r w:rsidR="00573A59">
        <w:t xml:space="preserve"> </w:t>
      </w:r>
      <w:r w:rsidRPr="006345EA">
        <w:t>chercher dans</w:t>
      </w:r>
      <w:r w:rsidR="00573A59">
        <w:t xml:space="preserve"> </w:t>
      </w:r>
      <w:r w:rsidRPr="006345EA">
        <w:t>le mur de l</w:t>
      </w:r>
      <w:r w:rsidR="00573A59">
        <w:t>’</w:t>
      </w:r>
      <w:r w:rsidRPr="006345EA">
        <w:t>église</w:t>
      </w:r>
      <w:r w:rsidR="00573A59">
        <w:t xml:space="preserve">. </w:t>
      </w:r>
      <w:r w:rsidRPr="006345EA">
        <w:t>L</w:t>
      </w:r>
      <w:r w:rsidR="00573A59">
        <w:t>’</w:t>
      </w:r>
      <w:r w:rsidRPr="006345EA">
        <w:t>avait-on volée chez</w:t>
      </w:r>
      <w:r w:rsidR="00573A59">
        <w:t xml:space="preserve"> </w:t>
      </w:r>
      <w:r w:rsidRPr="006345EA">
        <w:t>le capitaine</w:t>
      </w:r>
      <w:r w:rsidR="00573A59">
        <w:t xml:space="preserve"> ? </w:t>
      </w:r>
      <w:r w:rsidRPr="006345EA">
        <w:t>Il courut y</w:t>
      </w:r>
      <w:r w:rsidR="00573A59">
        <w:t xml:space="preserve"> </w:t>
      </w:r>
      <w:r w:rsidRPr="006345EA">
        <w:t>regarder</w:t>
      </w:r>
      <w:r w:rsidR="00573A59">
        <w:t>.</w:t>
      </w:r>
    </w:p>
    <w:p w14:paraId="48591F6E" w14:textId="77777777" w:rsidR="00573A59" w:rsidRPr="008B1F88" w:rsidRDefault="006345EA" w:rsidP="006345EA">
      <w:r w:rsidRPr="006345EA">
        <w:t>Non</w:t>
      </w:r>
      <w:r w:rsidR="00573A59">
        <w:t xml:space="preserve">. </w:t>
      </w:r>
      <w:r w:rsidRPr="006345EA">
        <w:t>Celle-ci était à sa place</w:t>
      </w:r>
      <w:r w:rsidR="00573A59">
        <w:t xml:space="preserve">, </w:t>
      </w:r>
      <w:r w:rsidRPr="006345EA">
        <w:t>rapidement emballée</w:t>
      </w:r>
      <w:r w:rsidR="00573A59">
        <w:t>.</w:t>
      </w:r>
    </w:p>
    <w:p w14:paraId="1E17A35E" w14:textId="7D78E6B7" w:rsidR="00C82583" w:rsidRPr="008B1F88" w:rsidRDefault="004461E1" w:rsidP="00C82583">
      <w:pPr>
        <w:pStyle w:val="Image"/>
      </w:pPr>
      <w:r w:rsidRPr="008B1F88">
        <w:rPr>
          <w:noProof/>
        </w:rPr>
        <w:drawing>
          <wp:inline distT="0" distB="0" distL="0" distR="0" wp14:anchorId="2E2BD3DC" wp14:editId="729C9E7C">
            <wp:extent cx="3542665" cy="3780155"/>
            <wp:effectExtent l="0" t="0" r="0" b="0"/>
            <wp:docPr id="1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42665" cy="3780155"/>
                    </a:xfrm>
                    <a:prstGeom prst="rect">
                      <a:avLst/>
                    </a:prstGeom>
                    <a:noFill/>
                    <a:ln>
                      <a:noFill/>
                    </a:ln>
                  </pic:spPr>
                </pic:pic>
              </a:graphicData>
            </a:graphic>
          </wp:inline>
        </w:drawing>
      </w:r>
    </w:p>
    <w:p w14:paraId="0BE30FEA" w14:textId="77777777" w:rsidR="00585AD5" w:rsidRDefault="00660F10" w:rsidP="00585AD5">
      <w:r>
        <w:t>Il</w:t>
      </w:r>
      <w:r w:rsidR="006345EA" w:rsidRPr="006345EA">
        <w:t xml:space="preserve"> revint chez Gotho</w:t>
      </w:r>
      <w:r w:rsidR="001B0881">
        <w:t>rn</w:t>
      </w:r>
      <w:r w:rsidR="00573A59">
        <w:t xml:space="preserve"> ; </w:t>
      </w:r>
      <w:r w:rsidR="006345EA" w:rsidRPr="006345EA">
        <w:t>quoiqu</w:t>
      </w:r>
      <w:r w:rsidR="00573A59">
        <w:t>’</w:t>
      </w:r>
      <w:r w:rsidR="006345EA" w:rsidRPr="006345EA">
        <w:t>il ne</w:t>
      </w:r>
      <w:r w:rsidR="00573A59">
        <w:t xml:space="preserve"> </w:t>
      </w:r>
      <w:r w:rsidR="006345EA" w:rsidRPr="006345EA">
        <w:t>tînt</w:t>
      </w:r>
      <w:r w:rsidR="00573A59">
        <w:t xml:space="preserve"> </w:t>
      </w:r>
      <w:r w:rsidR="006345EA" w:rsidRPr="006345EA">
        <w:t>pas encore</w:t>
      </w:r>
      <w:r w:rsidR="00573A59">
        <w:t xml:space="preserve"> </w:t>
      </w:r>
      <w:r w:rsidR="006345EA" w:rsidRPr="006345EA">
        <w:t>le</w:t>
      </w:r>
      <w:r w:rsidR="006345EA" w:rsidRPr="008B1F88">
        <w:t xml:space="preserve"> </w:t>
      </w:r>
      <w:r w:rsidR="00585AD5" w:rsidRPr="006345EA">
        <w:t>fil de la machination</w:t>
      </w:r>
      <w:r w:rsidR="00585AD5">
        <w:t xml:space="preserve">, </w:t>
      </w:r>
      <w:r w:rsidR="00316932">
        <w:t>l’</w:t>
      </w:r>
      <w:r w:rsidR="00585AD5" w:rsidRPr="006345EA">
        <w:t>instinct lui disait encore que la présence de deux</w:t>
      </w:r>
      <w:r w:rsidR="00585AD5">
        <w:t xml:space="preserve"> </w:t>
      </w:r>
      <w:r w:rsidR="00585AD5" w:rsidRPr="006345EA">
        <w:t>pierres semblables avait un motif grave</w:t>
      </w:r>
      <w:r w:rsidR="00585AD5">
        <w:t xml:space="preserve">. </w:t>
      </w:r>
      <w:r w:rsidR="00585AD5" w:rsidRPr="006345EA">
        <w:t xml:space="preserve">Certain désormais </w:t>
      </w:r>
      <w:r w:rsidR="001B0881" w:rsidRPr="006345EA">
        <w:t>que</w:t>
      </w:r>
      <w:r w:rsidR="00585AD5" w:rsidRPr="006345EA">
        <w:t xml:space="preserve"> l</w:t>
      </w:r>
      <w:r w:rsidR="00585AD5">
        <w:t>’</w:t>
      </w:r>
      <w:r w:rsidR="00585AD5" w:rsidRPr="006345EA">
        <w:t>Allemand ne</w:t>
      </w:r>
      <w:r w:rsidR="00585AD5">
        <w:t xml:space="preserve"> </w:t>
      </w:r>
      <w:r w:rsidR="00585AD5" w:rsidRPr="006345EA">
        <w:t>rentrerait pas avant le capitaine</w:t>
      </w:r>
      <w:r w:rsidR="00585AD5">
        <w:t xml:space="preserve">, </w:t>
      </w:r>
      <w:r w:rsidR="00585AD5" w:rsidRPr="006345EA">
        <w:t>et que</w:t>
      </w:r>
      <w:r w:rsidR="00585AD5">
        <w:t xml:space="preserve"> </w:t>
      </w:r>
      <w:r w:rsidR="00316932">
        <w:t>la</w:t>
      </w:r>
      <w:r w:rsidR="00585AD5" w:rsidRPr="006345EA">
        <w:t xml:space="preserve"> présence des</w:t>
      </w:r>
      <w:r w:rsidR="00585AD5">
        <w:t xml:space="preserve"> </w:t>
      </w:r>
      <w:r w:rsidR="00585AD5" w:rsidRPr="006345EA">
        <w:t>deux anciens</w:t>
      </w:r>
      <w:r w:rsidR="00585AD5">
        <w:t xml:space="preserve"> </w:t>
      </w:r>
      <w:r w:rsidR="00585AD5" w:rsidRPr="006345EA">
        <w:t>soldats n</w:t>
      </w:r>
      <w:r w:rsidR="00585AD5">
        <w:t>’</w:t>
      </w:r>
      <w:r w:rsidR="00585AD5" w:rsidRPr="006345EA">
        <w:t>avait</w:t>
      </w:r>
      <w:r w:rsidR="00585AD5">
        <w:t xml:space="preserve"> </w:t>
      </w:r>
      <w:r w:rsidR="00585AD5" w:rsidRPr="006345EA">
        <w:t>d</w:t>
      </w:r>
      <w:r w:rsidR="00585AD5">
        <w:t>’</w:t>
      </w:r>
      <w:r w:rsidR="00585AD5" w:rsidRPr="006345EA">
        <w:t>autre</w:t>
      </w:r>
      <w:r w:rsidR="00585AD5">
        <w:t xml:space="preserve"> </w:t>
      </w:r>
      <w:r w:rsidR="00585AD5" w:rsidRPr="006345EA">
        <w:t>but</w:t>
      </w:r>
      <w:r w:rsidR="00585AD5">
        <w:t xml:space="preserve"> </w:t>
      </w:r>
      <w:r w:rsidR="00585AD5" w:rsidRPr="006345EA">
        <w:t>que d</w:t>
      </w:r>
      <w:r w:rsidR="00585AD5">
        <w:t>’</w:t>
      </w:r>
      <w:r w:rsidR="00585AD5" w:rsidRPr="006345EA">
        <w:t>enlever le trésor d</w:t>
      </w:r>
      <w:r w:rsidR="00585AD5">
        <w:t>’</w:t>
      </w:r>
      <w:r w:rsidR="00585AD5" w:rsidRPr="006345EA">
        <w:t>émeraudes</w:t>
      </w:r>
      <w:r w:rsidR="00585AD5">
        <w:t xml:space="preserve">, </w:t>
      </w:r>
      <w:r w:rsidR="00585AD5" w:rsidRPr="006345EA">
        <w:t>il</w:t>
      </w:r>
      <w:r w:rsidR="00585AD5">
        <w:t xml:space="preserve"> </w:t>
      </w:r>
      <w:r w:rsidR="00585AD5" w:rsidRPr="006345EA">
        <w:t>fouilla fiévreusement</w:t>
      </w:r>
      <w:r w:rsidR="00585AD5">
        <w:t xml:space="preserve">, </w:t>
      </w:r>
      <w:r w:rsidR="00585AD5" w:rsidRPr="006345EA">
        <w:t>ne</w:t>
      </w:r>
      <w:r w:rsidR="00585AD5">
        <w:t xml:space="preserve"> </w:t>
      </w:r>
      <w:r w:rsidR="00585AD5" w:rsidRPr="006345EA">
        <w:t>prenant plus</w:t>
      </w:r>
      <w:r w:rsidR="00585AD5">
        <w:t xml:space="preserve"> </w:t>
      </w:r>
      <w:r w:rsidR="00585AD5" w:rsidRPr="006345EA">
        <w:t>garde de ne</w:t>
      </w:r>
      <w:r w:rsidR="00585AD5">
        <w:t xml:space="preserve"> </w:t>
      </w:r>
      <w:r w:rsidR="00585AD5" w:rsidRPr="006345EA">
        <w:t>pas</w:t>
      </w:r>
      <w:r w:rsidR="00585AD5">
        <w:t xml:space="preserve"> </w:t>
      </w:r>
      <w:r w:rsidR="00585AD5" w:rsidRPr="00585AD5">
        <w:t>signaler</w:t>
      </w:r>
      <w:r w:rsidR="00585AD5" w:rsidRPr="006345EA">
        <w:t xml:space="preserve"> son passage</w:t>
      </w:r>
      <w:r w:rsidR="00585AD5">
        <w:t>.</w:t>
      </w:r>
    </w:p>
    <w:p w14:paraId="20E6316B" w14:textId="77777777" w:rsidR="00573A59" w:rsidRPr="008B1F88" w:rsidRDefault="006345EA" w:rsidP="006345EA">
      <w:r w:rsidRPr="006345EA">
        <w:lastRenderedPageBreak/>
        <w:t>Il ne trouvait rien</w:t>
      </w:r>
      <w:r w:rsidR="00573A59">
        <w:t xml:space="preserve">. </w:t>
      </w:r>
      <w:r w:rsidRPr="006345EA">
        <w:t>Suintement</w:t>
      </w:r>
      <w:r w:rsidR="00573A59">
        <w:t xml:space="preserve">, </w:t>
      </w:r>
      <w:r w:rsidR="00316932">
        <w:t>il</w:t>
      </w:r>
      <w:r w:rsidRPr="006345EA">
        <w:t xml:space="preserve"> eut une inspiration</w:t>
      </w:r>
      <w:r w:rsidR="00573A59">
        <w:t xml:space="preserve">. </w:t>
      </w:r>
      <w:r w:rsidRPr="006345EA">
        <w:t>Le panier à papier</w:t>
      </w:r>
      <w:r w:rsidR="00573A59">
        <w:t> ?</w:t>
      </w:r>
      <w:r w:rsidR="0015037E">
        <w:t>…</w:t>
      </w:r>
      <w:r w:rsidR="00573A59">
        <w:t xml:space="preserve"> </w:t>
      </w:r>
      <w:r w:rsidRPr="006345EA">
        <w:t>Comme dans bien des hôtels</w:t>
      </w:r>
      <w:r w:rsidR="00573A59">
        <w:t xml:space="preserve">, </w:t>
      </w:r>
      <w:r w:rsidRPr="006345EA">
        <w:t>on ne le vidait pas lorsqu</w:t>
      </w:r>
      <w:r w:rsidR="00573A59">
        <w:t>’</w:t>
      </w:r>
      <w:r w:rsidRPr="006345EA">
        <w:t>il</w:t>
      </w:r>
      <w:r w:rsidR="00573A59">
        <w:t xml:space="preserve"> </w:t>
      </w:r>
      <w:r w:rsidRPr="006345EA">
        <w:t>contenait peu de chose</w:t>
      </w:r>
      <w:r w:rsidR="00573A59">
        <w:t xml:space="preserve">, </w:t>
      </w:r>
      <w:r w:rsidRPr="008B1F88">
        <w:t>Ali</w:t>
      </w:r>
      <w:r w:rsidRPr="006345EA">
        <w:t xml:space="preserve"> retira quelques</w:t>
      </w:r>
      <w:r w:rsidR="00573A59">
        <w:t xml:space="preserve"> </w:t>
      </w:r>
      <w:r w:rsidRPr="006345EA">
        <w:t>feuilles chiffonnées</w:t>
      </w:r>
      <w:r w:rsidR="00573A59">
        <w:t xml:space="preserve">, </w:t>
      </w:r>
      <w:r w:rsidRPr="006345EA">
        <w:t>les déplia</w:t>
      </w:r>
      <w:r w:rsidR="00573A59">
        <w:t xml:space="preserve"> </w:t>
      </w:r>
      <w:r w:rsidR="00316932">
        <w:t>…</w:t>
      </w:r>
      <w:r w:rsidR="00573A59">
        <w:t xml:space="preserve"> </w:t>
      </w:r>
      <w:r w:rsidRPr="006345EA">
        <w:t>L</w:t>
      </w:r>
      <w:r w:rsidR="00573A59">
        <w:t>’</w:t>
      </w:r>
      <w:r w:rsidRPr="006345EA">
        <w:t>une d</w:t>
      </w:r>
      <w:r w:rsidR="00573A59">
        <w:t>’</w:t>
      </w:r>
      <w:r w:rsidRPr="006345EA">
        <w:t>elles</w:t>
      </w:r>
      <w:r w:rsidR="00573A59">
        <w:t xml:space="preserve"> </w:t>
      </w:r>
      <w:r w:rsidRPr="006345EA">
        <w:t>contenait des mots sans suite</w:t>
      </w:r>
      <w:r w:rsidR="00573A59">
        <w:t xml:space="preserve">, </w:t>
      </w:r>
      <w:r w:rsidRPr="006345EA">
        <w:t>et des</w:t>
      </w:r>
      <w:r w:rsidR="00573A59">
        <w:t xml:space="preserve"> </w:t>
      </w:r>
      <w:r w:rsidRPr="006345EA">
        <w:t>noms</w:t>
      </w:r>
      <w:r w:rsidR="00573A59">
        <w:t xml:space="preserve"> </w:t>
      </w:r>
      <w:r w:rsidRPr="006345EA">
        <w:t>géographiques</w:t>
      </w:r>
      <w:r w:rsidR="00573A59">
        <w:t xml:space="preserve"> : </w:t>
      </w:r>
      <w:r w:rsidRPr="008F1576">
        <w:rPr>
          <w:i/>
          <w:iCs/>
        </w:rPr>
        <w:t>Hallerbach</w:t>
      </w:r>
      <w:r w:rsidR="00573A59" w:rsidRPr="008F1576">
        <w:rPr>
          <w:i/>
          <w:iCs/>
        </w:rPr>
        <w:t xml:space="preserve">, </w:t>
      </w:r>
      <w:r w:rsidRPr="008F1576">
        <w:rPr>
          <w:i/>
          <w:iCs/>
        </w:rPr>
        <w:t>Hubert</w:t>
      </w:r>
      <w:r w:rsidR="00316932" w:rsidRPr="008F1576">
        <w:rPr>
          <w:i/>
          <w:iCs/>
        </w:rPr>
        <w:t>u</w:t>
      </w:r>
      <w:r w:rsidRPr="008F1576">
        <w:rPr>
          <w:i/>
          <w:iCs/>
        </w:rPr>
        <w:t>sbach</w:t>
      </w:r>
      <w:r w:rsidR="00573A59" w:rsidRPr="008F1576">
        <w:t xml:space="preserve">. </w:t>
      </w:r>
      <w:r w:rsidRPr="006345EA">
        <w:t>Ce</w:t>
      </w:r>
      <w:r w:rsidR="00573A59">
        <w:t xml:space="preserve"> </w:t>
      </w:r>
      <w:r w:rsidRPr="006345EA">
        <w:t>devait être ça</w:t>
      </w:r>
      <w:r w:rsidR="00316932">
        <w:t>…</w:t>
      </w:r>
      <w:r w:rsidR="00573A59" w:rsidRPr="008B1F88">
        <w:t>–</w:t>
      </w:r>
    </w:p>
    <w:p w14:paraId="3A028C32" w14:textId="77777777" w:rsidR="00C82583" w:rsidRDefault="006345EA" w:rsidP="00C82583">
      <w:r w:rsidRPr="006345EA">
        <w:t xml:space="preserve">Il </w:t>
      </w:r>
      <w:r w:rsidRPr="008B1F88">
        <w:t>empoch</w:t>
      </w:r>
      <w:r w:rsidRPr="006345EA">
        <w:t xml:space="preserve">a le papier et descendit demander la route des </w:t>
      </w:r>
      <w:r w:rsidRPr="008F1576">
        <w:rPr>
          <w:i/>
          <w:iCs/>
        </w:rPr>
        <w:t>Sievensc</w:t>
      </w:r>
      <w:r w:rsidR="00316932" w:rsidRPr="008F1576">
        <w:rPr>
          <w:i/>
          <w:iCs/>
        </w:rPr>
        <w:t>hl</w:t>
      </w:r>
      <w:r w:rsidRPr="008F1576">
        <w:rPr>
          <w:i/>
          <w:iCs/>
        </w:rPr>
        <w:t>üf</w:t>
      </w:r>
      <w:r w:rsidR="00316932" w:rsidRPr="008F1576">
        <w:rPr>
          <w:i/>
          <w:iCs/>
        </w:rPr>
        <w:t>f</w:t>
      </w:r>
      <w:r w:rsidR="00573A59" w:rsidRPr="008F1576">
        <w:t xml:space="preserve">. </w:t>
      </w:r>
      <w:r w:rsidRPr="00211C15">
        <w:t>I</w:t>
      </w:r>
      <w:r w:rsidRPr="006345EA">
        <w:t>l voulait rejoindre</w:t>
      </w:r>
      <w:r w:rsidR="00C82583">
        <w:t xml:space="preserve"> </w:t>
      </w:r>
      <w:r w:rsidR="00376816">
        <w:t xml:space="preserve">le </w:t>
      </w:r>
      <w:r w:rsidR="00C82583" w:rsidRPr="006345EA">
        <w:t>capitaine</w:t>
      </w:r>
      <w:r w:rsidR="00C82583">
        <w:t xml:space="preserve">… </w:t>
      </w:r>
      <w:r w:rsidR="00C82583" w:rsidRPr="006345EA">
        <w:t>Celui-ci avait-il au moins pris</w:t>
      </w:r>
      <w:r w:rsidR="00C82583">
        <w:t xml:space="preserve"> </w:t>
      </w:r>
      <w:r w:rsidR="00C82583" w:rsidRPr="006345EA">
        <w:t>une arme</w:t>
      </w:r>
      <w:r w:rsidR="00C82583">
        <w:t xml:space="preserve"> ? </w:t>
      </w:r>
      <w:r w:rsidR="00C82583" w:rsidRPr="006345EA">
        <w:t>Non</w:t>
      </w:r>
      <w:r w:rsidR="00C82583">
        <w:t xml:space="preserve">… </w:t>
      </w:r>
      <w:r w:rsidR="00C82583" w:rsidRPr="008B1F88">
        <w:t>Ali</w:t>
      </w:r>
      <w:r w:rsidR="00C82583" w:rsidRPr="006345EA">
        <w:t xml:space="preserve"> se rappela avoir vu son</w:t>
      </w:r>
      <w:r w:rsidR="00C82583">
        <w:t xml:space="preserve"> </w:t>
      </w:r>
      <w:r w:rsidR="00C82583" w:rsidRPr="006345EA">
        <w:t>revolver sur la table de la chambre</w:t>
      </w:r>
      <w:r w:rsidR="00C82583">
        <w:t>.</w:t>
      </w:r>
    </w:p>
    <w:p w14:paraId="0EC92818" w14:textId="77777777" w:rsidR="00573A59" w:rsidRDefault="00376816" w:rsidP="006345EA">
      <w:r>
        <w:t>Il</w:t>
      </w:r>
      <w:r w:rsidR="006345EA" w:rsidRPr="006345EA">
        <w:t xml:space="preserve"> n</w:t>
      </w:r>
      <w:r w:rsidR="00573A59">
        <w:t>’</w:t>
      </w:r>
      <w:r w:rsidR="006345EA" w:rsidRPr="006345EA">
        <w:t xml:space="preserve">y avait personne </w:t>
      </w:r>
      <w:r w:rsidR="006345EA" w:rsidRPr="008B1F88">
        <w:t>a</w:t>
      </w:r>
      <w:r w:rsidR="0015037E" w:rsidRPr="008B1F88">
        <w:t>u</w:t>
      </w:r>
      <w:r w:rsidR="006345EA" w:rsidRPr="006345EA">
        <w:t xml:space="preserve"> bureau</w:t>
      </w:r>
      <w:r w:rsidR="00573A59">
        <w:t>.</w:t>
      </w:r>
    </w:p>
    <w:p w14:paraId="5613D099" w14:textId="77777777" w:rsidR="00573A59" w:rsidRDefault="006345EA" w:rsidP="006345EA">
      <w:r w:rsidRPr="006345EA">
        <w:t>Le jeune officier patienta quelques secondes</w:t>
      </w:r>
      <w:r w:rsidR="00573A59">
        <w:t xml:space="preserve">, </w:t>
      </w:r>
      <w:r w:rsidRPr="006345EA">
        <w:t>puis sortit de la pièce à la recherche de quelqu</w:t>
      </w:r>
      <w:r w:rsidR="00573A59">
        <w:t>’</w:t>
      </w:r>
      <w:r w:rsidRPr="006345EA">
        <w:t>un</w:t>
      </w:r>
      <w:r w:rsidR="00573A59">
        <w:t xml:space="preserve"> – </w:t>
      </w:r>
      <w:r w:rsidRPr="006345EA">
        <w:t>n</w:t>
      </w:r>
      <w:r w:rsidR="00573A59">
        <w:t>’</w:t>
      </w:r>
      <w:r w:rsidRPr="006345EA">
        <w:t>importe qui</w:t>
      </w:r>
      <w:r w:rsidR="00573A59">
        <w:t xml:space="preserve"> – </w:t>
      </w:r>
      <w:r w:rsidRPr="006345EA">
        <w:t xml:space="preserve">capable de </w:t>
      </w:r>
      <w:r w:rsidR="00B36E21">
        <w:t>l</w:t>
      </w:r>
      <w:r w:rsidRPr="006345EA">
        <w:t>u</w:t>
      </w:r>
      <w:r w:rsidR="00B36E21">
        <w:t>i</w:t>
      </w:r>
      <w:r w:rsidRPr="006345EA">
        <w:t xml:space="preserve"> fournir </w:t>
      </w:r>
      <w:r w:rsidR="00B36E21">
        <w:t>l</w:t>
      </w:r>
      <w:r w:rsidR="00573A59">
        <w:t>’</w:t>
      </w:r>
      <w:r w:rsidRPr="006345EA">
        <w:t>indicat</w:t>
      </w:r>
      <w:r w:rsidR="00B36E21">
        <w:t>ion</w:t>
      </w:r>
      <w:r w:rsidR="00573A59">
        <w:t xml:space="preserve">. </w:t>
      </w:r>
      <w:r w:rsidR="00C82583">
        <w:t>Il</w:t>
      </w:r>
      <w:r w:rsidRPr="006345EA">
        <w:t xml:space="preserve"> ne rencontra qu</w:t>
      </w:r>
      <w:r w:rsidR="00573A59">
        <w:t>’</w:t>
      </w:r>
      <w:r w:rsidRPr="006345EA">
        <w:t>un vieux</w:t>
      </w:r>
      <w:r w:rsidR="00573A59">
        <w:t xml:space="preserve"> </w:t>
      </w:r>
      <w:r w:rsidRPr="006345EA">
        <w:t>prêtre qui</w:t>
      </w:r>
      <w:r w:rsidR="00573A59">
        <w:t xml:space="preserve"> </w:t>
      </w:r>
      <w:r w:rsidRPr="006345EA">
        <w:t>entrait à l</w:t>
      </w:r>
      <w:r w:rsidR="00573A59">
        <w:t>’</w:t>
      </w:r>
      <w:r w:rsidRPr="006345EA">
        <w:t>hôtel</w:t>
      </w:r>
      <w:r w:rsidR="00573A59">
        <w:t xml:space="preserve">, </w:t>
      </w:r>
      <w:r w:rsidRPr="006345EA">
        <w:t>armé d</w:t>
      </w:r>
      <w:r w:rsidR="00573A59">
        <w:t>’</w:t>
      </w:r>
      <w:r w:rsidRPr="006345EA">
        <w:t>un gras</w:t>
      </w:r>
      <w:r w:rsidR="00573A59">
        <w:t xml:space="preserve"> </w:t>
      </w:r>
      <w:r w:rsidRPr="006345EA">
        <w:t>parapluie et d</w:t>
      </w:r>
      <w:r w:rsidR="00573A59">
        <w:t>’</w:t>
      </w:r>
      <w:r w:rsidRPr="006345EA">
        <w:t>une sacoche qu</w:t>
      </w:r>
      <w:r w:rsidR="00573A59">
        <w:t>’</w:t>
      </w:r>
      <w:r w:rsidRPr="006345EA">
        <w:t>il portait en bandoulière</w:t>
      </w:r>
      <w:r w:rsidR="00573A59">
        <w:t>.</w:t>
      </w:r>
    </w:p>
    <w:p w14:paraId="51365A0B" w14:textId="77777777" w:rsidR="00573A59" w:rsidRDefault="00573A59" w:rsidP="00090740">
      <w:r>
        <w:t>— </w:t>
      </w:r>
      <w:r w:rsidR="006345EA" w:rsidRPr="006345EA">
        <w:t>Pardon</w:t>
      </w:r>
      <w:r>
        <w:t xml:space="preserve">, </w:t>
      </w:r>
      <w:r w:rsidR="006345EA" w:rsidRPr="006345EA">
        <w:t>monsieur</w:t>
      </w:r>
      <w:r>
        <w:t xml:space="preserve">, </w:t>
      </w:r>
      <w:r w:rsidR="006345EA" w:rsidRPr="006345EA">
        <w:t xml:space="preserve">dit </w:t>
      </w:r>
      <w:r w:rsidR="006345EA" w:rsidRPr="008B1F88">
        <w:t>Ali</w:t>
      </w:r>
      <w:r>
        <w:t xml:space="preserve"> ; </w:t>
      </w:r>
      <w:r w:rsidR="006345EA" w:rsidRPr="006345EA">
        <w:t>peut-être</w:t>
      </w:r>
      <w:r>
        <w:t xml:space="preserve"> </w:t>
      </w:r>
      <w:r w:rsidR="006345EA" w:rsidRPr="006345EA">
        <w:t>pourrez-vous me donner un renseignement</w:t>
      </w:r>
      <w:r>
        <w:t>.</w:t>
      </w:r>
    </w:p>
    <w:p w14:paraId="2D293762" w14:textId="77777777" w:rsidR="00573A59" w:rsidRDefault="00573A59" w:rsidP="006345EA">
      <w:r>
        <w:t>— </w:t>
      </w:r>
      <w:r w:rsidR="006345EA" w:rsidRPr="006345EA">
        <w:t>Avec plaisir</w:t>
      </w:r>
      <w:r>
        <w:t xml:space="preserve">, </w:t>
      </w:r>
      <w:r w:rsidR="006345EA" w:rsidRPr="006345EA">
        <w:t>monsieur</w:t>
      </w:r>
      <w:r>
        <w:t>…</w:t>
      </w:r>
    </w:p>
    <w:p w14:paraId="213E66D9" w14:textId="77777777" w:rsidR="00573A59" w:rsidRDefault="00573A59" w:rsidP="006345EA">
      <w:r>
        <w:t>— </w:t>
      </w:r>
      <w:r w:rsidR="006345EA" w:rsidRPr="006345EA">
        <w:t>Vous connaissez les environs</w:t>
      </w:r>
      <w:r>
        <w:t> ?</w:t>
      </w:r>
    </w:p>
    <w:p w14:paraId="71FC47CE" w14:textId="77777777" w:rsidR="00573A59" w:rsidRDefault="00573A59" w:rsidP="006345EA">
      <w:r>
        <w:t>— </w:t>
      </w:r>
      <w:r w:rsidR="006345EA" w:rsidRPr="006345EA">
        <w:t>Si je les connais</w:t>
      </w:r>
      <w:r>
        <w:t xml:space="preserve"> ! </w:t>
      </w:r>
      <w:r w:rsidR="006345EA" w:rsidRPr="006345EA">
        <w:t>Les rochers et moi nous sommes de très anciens amis</w:t>
      </w:r>
      <w:r>
        <w:t>.</w:t>
      </w:r>
    </w:p>
    <w:p w14:paraId="765B93C8" w14:textId="77777777" w:rsidR="00573A59" w:rsidRDefault="00573A59" w:rsidP="006345EA">
      <w:r>
        <w:t>— </w:t>
      </w:r>
      <w:r w:rsidR="006345EA" w:rsidRPr="006345EA">
        <w:t>Je ne sais pas s</w:t>
      </w:r>
      <w:r>
        <w:t>’</w:t>
      </w:r>
      <w:r w:rsidR="006345EA" w:rsidRPr="006345EA">
        <w:t>il s</w:t>
      </w:r>
      <w:r>
        <w:t>’</w:t>
      </w:r>
      <w:r w:rsidR="006345EA" w:rsidRPr="006345EA">
        <w:t>agit d</w:t>
      </w:r>
      <w:r>
        <w:t>’</w:t>
      </w:r>
      <w:r w:rsidR="006345EA" w:rsidRPr="006345EA">
        <w:t>un rocher</w:t>
      </w:r>
      <w:r>
        <w:t xml:space="preserve">… </w:t>
      </w:r>
      <w:r w:rsidR="006345EA" w:rsidRPr="006345EA">
        <w:t>Tenez</w:t>
      </w:r>
      <w:r>
        <w:t xml:space="preserve">… </w:t>
      </w:r>
      <w:r w:rsidR="006345EA" w:rsidRPr="006345EA">
        <w:t>Voyez le nom</w:t>
      </w:r>
      <w:r>
        <w:t>.</w:t>
      </w:r>
    </w:p>
    <w:p w14:paraId="324159DE" w14:textId="77777777" w:rsidR="00573A59" w:rsidRDefault="006345EA" w:rsidP="006345EA">
      <w:r w:rsidRPr="006345EA">
        <w:t>Il lui tendait son calepin</w:t>
      </w:r>
      <w:r w:rsidR="00573A59">
        <w:t>.</w:t>
      </w:r>
    </w:p>
    <w:p w14:paraId="10215705" w14:textId="77777777" w:rsidR="00573A59" w:rsidRDefault="00573A59" w:rsidP="006345EA">
      <w:r>
        <w:t>— </w:t>
      </w:r>
      <w:r w:rsidR="006345EA" w:rsidRPr="006345EA">
        <w:t>Les Sievensch</w:t>
      </w:r>
      <w:r w:rsidR="00C82583">
        <w:t>l</w:t>
      </w:r>
      <w:r w:rsidR="006345EA" w:rsidRPr="006345EA">
        <w:t>üff</w:t>
      </w:r>
      <w:r>
        <w:t xml:space="preserve"> ! </w:t>
      </w:r>
      <w:r w:rsidR="006345EA" w:rsidRPr="006345EA">
        <w:t>s</w:t>
      </w:r>
      <w:r>
        <w:t>’</w:t>
      </w:r>
      <w:r w:rsidR="006345EA" w:rsidRPr="006345EA">
        <w:t>écria le prêtre</w:t>
      </w:r>
      <w:r>
        <w:t xml:space="preserve">. </w:t>
      </w:r>
      <w:r w:rsidR="006345EA" w:rsidRPr="006345EA">
        <w:t>Vous voulez aller aux Sievenschlüff</w:t>
      </w:r>
      <w:r>
        <w:t> ?</w:t>
      </w:r>
    </w:p>
    <w:p w14:paraId="6A140539" w14:textId="77777777" w:rsidR="00573A59" w:rsidRDefault="00573A59" w:rsidP="00090740">
      <w:r>
        <w:lastRenderedPageBreak/>
        <w:t>— </w:t>
      </w:r>
      <w:r w:rsidR="006345EA" w:rsidRPr="006345EA">
        <w:t>Et sans une minute de retard</w:t>
      </w:r>
      <w:r>
        <w:t>…</w:t>
      </w:r>
    </w:p>
    <w:p w14:paraId="1D195492" w14:textId="77777777" w:rsidR="00573A59" w:rsidRDefault="006345EA" w:rsidP="006345EA">
      <w:r w:rsidRPr="006345EA">
        <w:t>Le vieillard le regarda avec une sorte d</w:t>
      </w:r>
      <w:r w:rsidR="00573A59">
        <w:t>’</w:t>
      </w:r>
      <w:r w:rsidRPr="006345EA">
        <w:t>admiration</w:t>
      </w:r>
      <w:r w:rsidR="0015037E" w:rsidRPr="008B1F88">
        <w:t>…</w:t>
      </w:r>
    </w:p>
    <w:p w14:paraId="6FCE17FD" w14:textId="77777777" w:rsidR="00573A59" w:rsidRDefault="00573A59" w:rsidP="00C82583">
      <w:r>
        <w:t>— </w:t>
      </w:r>
      <w:r w:rsidR="006345EA" w:rsidRPr="006345EA">
        <w:t>Mais alors</w:t>
      </w:r>
      <w:r>
        <w:t xml:space="preserve">, </w:t>
      </w:r>
      <w:r w:rsidR="006345EA" w:rsidRPr="006345EA">
        <w:t>monsieur</w:t>
      </w:r>
      <w:r>
        <w:t xml:space="preserve">… </w:t>
      </w:r>
      <w:r w:rsidR="006345EA" w:rsidRPr="006345EA">
        <w:t>Vous savez</w:t>
      </w:r>
      <w:r>
        <w:t xml:space="preserve"> ?… </w:t>
      </w:r>
      <w:r w:rsidR="006345EA" w:rsidRPr="006345EA">
        <w:t>Ça</w:t>
      </w:r>
      <w:r w:rsidR="00C82583">
        <w:t xml:space="preserve"> </w:t>
      </w:r>
      <w:r w:rsidR="006345EA" w:rsidRPr="006345EA">
        <w:t>vous intéresse</w:t>
      </w:r>
      <w:r>
        <w:t> ?</w:t>
      </w:r>
    </w:p>
    <w:p w14:paraId="507B3288" w14:textId="77777777" w:rsidR="00573A59" w:rsidRPr="008B1F88" w:rsidRDefault="00573A59" w:rsidP="006345EA">
      <w:r>
        <w:t>— </w:t>
      </w:r>
      <w:r w:rsidR="006345EA" w:rsidRPr="006345EA">
        <w:t>Que voulez-vous dire</w:t>
      </w:r>
      <w:r>
        <w:t> ?</w:t>
      </w:r>
    </w:p>
    <w:p w14:paraId="214E5B5B" w14:textId="21C71C0D" w:rsidR="00B1596D" w:rsidRPr="008B1F88" w:rsidRDefault="004461E1" w:rsidP="00B1596D">
      <w:pPr>
        <w:pStyle w:val="Image"/>
      </w:pPr>
      <w:r w:rsidRPr="008B1F88">
        <w:rPr>
          <w:noProof/>
        </w:rPr>
        <w:drawing>
          <wp:inline distT="0" distB="0" distL="0" distR="0" wp14:anchorId="626B5EFC" wp14:editId="32668347">
            <wp:extent cx="4500245" cy="3383915"/>
            <wp:effectExtent l="0" t="0" r="0" b="0"/>
            <wp:docPr id="1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00245" cy="3383915"/>
                    </a:xfrm>
                    <a:prstGeom prst="rect">
                      <a:avLst/>
                    </a:prstGeom>
                    <a:noFill/>
                    <a:ln>
                      <a:noFill/>
                    </a:ln>
                  </pic:spPr>
                </pic:pic>
              </a:graphicData>
            </a:graphic>
          </wp:inline>
        </w:drawing>
      </w:r>
    </w:p>
    <w:p w14:paraId="561384A1" w14:textId="77777777" w:rsidR="001F3837" w:rsidRDefault="001F3837" w:rsidP="00B1596D">
      <w:r>
        <w:t>Le resserrement des roches… C’est ça que vous voulez voir ? Mais elles doivent être fermées à l’heure actuelle ! Les fissures doivent s’être rejointes </w:t>
      </w:r>
      <w:r w:rsidRPr="008B1F88">
        <w:t>!</w:t>
      </w:r>
      <w:r w:rsidR="0015037E" w:rsidRPr="008B1F88">
        <w:t>…</w:t>
      </w:r>
      <w:r>
        <w:t xml:space="preserve"> Ah ! Pourquoi ai-je dû aller à </w:t>
      </w:r>
      <w:r w:rsidR="007C4CAD">
        <w:t>Vianden </w:t>
      </w:r>
      <w:r w:rsidR="007C4CAD" w:rsidRPr="008B1F88">
        <w:t>?</w:t>
      </w:r>
      <w:r w:rsidR="0015037E" w:rsidRPr="008B1F88">
        <w:t>…</w:t>
      </w:r>
      <w:r w:rsidR="007C4CAD">
        <w:t xml:space="preserve"> J’ai manqué là une bien belle chose, pour un géologue !</w:t>
      </w:r>
    </w:p>
    <w:p w14:paraId="45D3F4C5" w14:textId="77777777" w:rsidR="0015037E" w:rsidRPr="008B1F88" w:rsidRDefault="007C4CAD" w:rsidP="0015037E">
      <w:r w:rsidRPr="008B1F88">
        <w:t>Ali</w:t>
      </w:r>
      <w:r>
        <w:t xml:space="preserve"> avait saisi les deux bras du prêtre.</w:t>
      </w:r>
    </w:p>
    <w:p w14:paraId="6F621310" w14:textId="77777777" w:rsidR="0015037E" w:rsidRPr="008B1F88" w:rsidRDefault="0015037E" w:rsidP="0015037E">
      <w:r>
        <w:t>— </w:t>
      </w:r>
      <w:r w:rsidR="007C4CAD">
        <w:t>Monsieur, il y a un homme dans ces gorges… Il y a un homme ! Le chemin pour y aller, monsieur… Le chemin…</w:t>
      </w:r>
    </w:p>
    <w:p w14:paraId="2082436D" w14:textId="77777777" w:rsidR="0015037E" w:rsidRPr="008B1F88" w:rsidRDefault="0015037E" w:rsidP="0015037E">
      <w:r>
        <w:t>— </w:t>
      </w:r>
      <w:r w:rsidR="007C4CAD">
        <w:t>Vous vous perdriez, répondit le vieillard en hochant la tête</w:t>
      </w:r>
      <w:r w:rsidR="00C17016">
        <w:t xml:space="preserve">… Je vous accompagnerai. Si vous dites vrai, je ne serai peut-être pas seulement nécessaire comme guide… Ah ! J’ai </w:t>
      </w:r>
      <w:r w:rsidR="00C17016">
        <w:lastRenderedPageBreak/>
        <w:t>bien peur… Mais on ne sait jamais ! La miséricorde de Dieu est si grande </w:t>
      </w:r>
      <w:r w:rsidR="00C17016" w:rsidRPr="008B1F88">
        <w:t>!</w:t>
      </w:r>
      <w:r w:rsidR="00396A8E" w:rsidRPr="008B1F88">
        <w:t>…</w:t>
      </w:r>
      <w:r w:rsidR="00C17016">
        <w:t xml:space="preserve"> N’est-ce pas elle qui m’a envoyé ici </w:t>
      </w:r>
      <w:r w:rsidR="00C17016" w:rsidRPr="008B1F88">
        <w:t>?</w:t>
      </w:r>
      <w:r w:rsidR="00396A8E" w:rsidRPr="008B1F88">
        <w:t>…</w:t>
      </w:r>
      <w:r w:rsidR="00C17016">
        <w:t xml:space="preserve"> Prenez des cordes… Au moins 30 mètres de cordes solides… qui puissent tirer un corps. Et moi, je cherche une voiture.</w:t>
      </w:r>
    </w:p>
    <w:p w14:paraId="406174C1" w14:textId="77777777" w:rsidR="0015037E" w:rsidRPr="008B1F88" w:rsidRDefault="003F7B9B" w:rsidP="0015037E">
      <w:r>
        <w:t>Cinq minutes plus tard, le prêtre et le musulman partaient au trot d’un solide cheval, emportant des outils et des câbles.</w:t>
      </w:r>
    </w:p>
    <w:p w14:paraId="75C8E6E1" w14:textId="77777777" w:rsidR="0015037E" w:rsidRPr="008B1F88" w:rsidRDefault="0015037E" w:rsidP="0015037E">
      <w:r>
        <w:t>— </w:t>
      </w:r>
      <w:r w:rsidR="003F7B9B">
        <w:t xml:space="preserve">Arriverons-nous à temps ? répétait </w:t>
      </w:r>
      <w:r w:rsidR="003F7B9B" w:rsidRPr="008B1F88">
        <w:t>Ali</w:t>
      </w:r>
      <w:r w:rsidR="003F7B9B">
        <w:t>.</w:t>
      </w:r>
    </w:p>
    <w:p w14:paraId="374E2C9E" w14:textId="77777777" w:rsidR="0015037E" w:rsidRPr="008B1F88" w:rsidRDefault="0015037E" w:rsidP="0015037E">
      <w:r>
        <w:t>— </w:t>
      </w:r>
      <w:r w:rsidR="003F7B9B">
        <w:t>Espérez</w:t>
      </w:r>
      <w:r w:rsidR="00F144C9">
        <w:t>,</w:t>
      </w:r>
      <w:r w:rsidR="003F7B9B">
        <w:t xml:space="preserve"> jeune homme </w:t>
      </w:r>
      <w:r w:rsidR="003F7B9B" w:rsidRPr="008B1F88">
        <w:t>!</w:t>
      </w:r>
      <w:r w:rsidR="00396A8E" w:rsidRPr="008B1F88">
        <w:t>…</w:t>
      </w:r>
      <w:r w:rsidR="00F144C9">
        <w:t xml:space="preserve"> C</w:t>
      </w:r>
      <w:r w:rsidR="003F7B9B">
        <w:t>’est votre</w:t>
      </w:r>
      <w:r w:rsidR="00F144C9">
        <w:t xml:space="preserve"> frère ?</w:t>
      </w:r>
    </w:p>
    <w:p w14:paraId="4D126C02" w14:textId="77777777" w:rsidR="0015037E" w:rsidRPr="008B1F88" w:rsidRDefault="0015037E" w:rsidP="0015037E">
      <w:r>
        <w:t>— </w:t>
      </w:r>
      <w:r w:rsidR="00F144C9">
        <w:t>Non, mon capitaine.</w:t>
      </w:r>
    </w:p>
    <w:p w14:paraId="56C674EC" w14:textId="77777777" w:rsidR="00F144C9" w:rsidRPr="008B1F88" w:rsidRDefault="0015037E" w:rsidP="0015037E">
      <w:r>
        <w:t>— </w:t>
      </w:r>
      <w:r w:rsidR="00F144C9">
        <w:t>Ah ! Vous êtes officier…</w:t>
      </w:r>
    </w:p>
    <w:p w14:paraId="168066AA" w14:textId="77777777" w:rsidR="00573A59" w:rsidRDefault="00573A59" w:rsidP="00090740">
      <w:bookmarkStart w:id="8" w:name="_Hlk98077036"/>
      <w:r>
        <w:t>—</w:t>
      </w:r>
      <w:bookmarkEnd w:id="8"/>
      <w:r>
        <w:t> </w:t>
      </w:r>
      <w:r w:rsidR="006345EA" w:rsidRPr="006345EA">
        <w:t>Marocain</w:t>
      </w:r>
      <w:r>
        <w:t xml:space="preserve">, </w:t>
      </w:r>
      <w:r w:rsidR="006345EA" w:rsidRPr="006345EA">
        <w:t>monsieur</w:t>
      </w:r>
      <w:r>
        <w:t xml:space="preserve">. </w:t>
      </w:r>
      <w:r w:rsidR="006345EA" w:rsidRPr="006345EA">
        <w:t>Servant la France</w:t>
      </w:r>
      <w:r>
        <w:t xml:space="preserve">… </w:t>
      </w:r>
      <w:r w:rsidR="006345EA" w:rsidRPr="006345EA">
        <w:t>Et ceux qui ont réussi à envoyer là-bas mon</w:t>
      </w:r>
      <w:r>
        <w:t xml:space="preserve"> </w:t>
      </w:r>
      <w:r w:rsidR="006345EA" w:rsidRPr="006345EA">
        <w:t>capitaine sont deux Allemands</w:t>
      </w:r>
      <w:r>
        <w:t>.</w:t>
      </w:r>
    </w:p>
    <w:p w14:paraId="56EF54EF" w14:textId="77777777" w:rsidR="00573A59" w:rsidRDefault="00573A59" w:rsidP="00090740">
      <w:r>
        <w:t>— </w:t>
      </w:r>
      <w:r w:rsidR="006345EA" w:rsidRPr="006345EA">
        <w:t>Des Allemands</w:t>
      </w:r>
      <w:r>
        <w:t xml:space="preserve"> ?… </w:t>
      </w:r>
      <w:r w:rsidR="006345EA" w:rsidRPr="006345EA">
        <w:t>exclama le prêtre</w:t>
      </w:r>
      <w:r>
        <w:t xml:space="preserve">… </w:t>
      </w:r>
      <w:r w:rsidR="006345EA" w:rsidRPr="006345EA">
        <w:t>Cocher</w:t>
      </w:r>
      <w:r>
        <w:t xml:space="preserve">, </w:t>
      </w:r>
      <w:r w:rsidR="006345EA" w:rsidRPr="006345EA">
        <w:t>cinquante francs si ton cheval garde le</w:t>
      </w:r>
      <w:r>
        <w:t xml:space="preserve"> </w:t>
      </w:r>
      <w:r w:rsidR="006345EA" w:rsidRPr="006345EA">
        <w:t>trot jusqu</w:t>
      </w:r>
      <w:r>
        <w:t>’</w:t>
      </w:r>
      <w:r w:rsidR="006345EA" w:rsidRPr="006345EA">
        <w:t>au sommet du plateau</w:t>
      </w:r>
      <w:r>
        <w:t>.</w:t>
      </w:r>
    </w:p>
    <w:p w14:paraId="369A321C" w14:textId="77777777" w:rsidR="00573A59" w:rsidRDefault="006345EA" w:rsidP="006345EA">
      <w:r w:rsidRPr="006345EA">
        <w:t xml:space="preserve">Et se tournant vers </w:t>
      </w:r>
      <w:r w:rsidRPr="008B1F88">
        <w:t>Ali</w:t>
      </w:r>
      <w:r w:rsidRPr="006345EA">
        <w:t xml:space="preserve"> ben Amara</w:t>
      </w:r>
      <w:r w:rsidR="00573A59">
        <w:t> :</w:t>
      </w:r>
    </w:p>
    <w:p w14:paraId="54813B7B" w14:textId="77777777" w:rsidR="00573A59" w:rsidRDefault="00573A59" w:rsidP="00090740">
      <w:r>
        <w:t>— </w:t>
      </w:r>
      <w:r w:rsidR="006345EA" w:rsidRPr="006345EA">
        <w:t>Dites-moi tout ce que vous savez</w:t>
      </w:r>
      <w:r>
        <w:t xml:space="preserve">, </w:t>
      </w:r>
      <w:r w:rsidR="006345EA" w:rsidRPr="006345EA">
        <w:t>monsieur</w:t>
      </w:r>
      <w:r>
        <w:t xml:space="preserve">… </w:t>
      </w:r>
      <w:r w:rsidR="006345EA" w:rsidRPr="006345EA">
        <w:t>Tout</w:t>
      </w:r>
      <w:r>
        <w:t xml:space="preserve">… </w:t>
      </w:r>
      <w:r w:rsidR="006345EA" w:rsidRPr="006345EA">
        <w:t>Il peut en jaillir une lumière</w:t>
      </w:r>
      <w:r>
        <w:t xml:space="preserve">… </w:t>
      </w:r>
      <w:r w:rsidR="006345EA" w:rsidRPr="006345EA">
        <w:t>D</w:t>
      </w:r>
      <w:r>
        <w:t>’</w:t>
      </w:r>
      <w:r w:rsidR="006345EA" w:rsidRPr="006345EA">
        <w:t>ailleurs</w:t>
      </w:r>
      <w:r>
        <w:t xml:space="preserve">, </w:t>
      </w:r>
      <w:r w:rsidR="006345EA" w:rsidRPr="006345EA">
        <w:t>ça vous aidera à prendre patience</w:t>
      </w:r>
      <w:r>
        <w:t xml:space="preserve"> </w:t>
      </w:r>
      <w:r w:rsidR="006345EA" w:rsidRPr="006345EA">
        <w:t>jusqu</w:t>
      </w:r>
      <w:r>
        <w:t>’</w:t>
      </w:r>
      <w:r w:rsidR="006345EA" w:rsidRPr="006345EA">
        <w:t>à Bersdorf</w:t>
      </w:r>
      <w:r>
        <w:t>.</w:t>
      </w:r>
    </w:p>
    <w:p w14:paraId="7CD3B951" w14:textId="77777777" w:rsidR="00573A59" w:rsidRDefault="006345EA" w:rsidP="006345EA">
      <w:r w:rsidRPr="008B1F88">
        <w:t>Ali</w:t>
      </w:r>
      <w:r w:rsidRPr="006345EA">
        <w:t xml:space="preserve"> raconta l</w:t>
      </w:r>
      <w:r w:rsidR="00573A59">
        <w:t>’</w:t>
      </w:r>
      <w:r w:rsidRPr="006345EA">
        <w:t>histoire du blessé de Ta</w:t>
      </w:r>
      <w:r w:rsidR="00F1463B">
        <w:t>z</w:t>
      </w:r>
      <w:r w:rsidRPr="006345EA">
        <w:t>a</w:t>
      </w:r>
      <w:r w:rsidR="00573A59">
        <w:t xml:space="preserve">, </w:t>
      </w:r>
      <w:r w:rsidRPr="006345EA">
        <w:t>du trésor caché dans la région d</w:t>
      </w:r>
      <w:r w:rsidR="00573A59">
        <w:t>’</w:t>
      </w:r>
      <w:r w:rsidRPr="006345EA">
        <w:t>Echte</w:t>
      </w:r>
      <w:r w:rsidR="00F1463B">
        <w:t>rn</w:t>
      </w:r>
      <w:r w:rsidRPr="006345EA">
        <w:t>ach</w:t>
      </w:r>
      <w:r w:rsidR="00573A59">
        <w:t xml:space="preserve">, </w:t>
      </w:r>
      <w:r w:rsidRPr="006345EA">
        <w:t>du</w:t>
      </w:r>
      <w:r w:rsidR="00573A59">
        <w:t xml:space="preserve"> </w:t>
      </w:r>
      <w:r w:rsidRPr="006345EA">
        <w:t>cryptogramme gravé sur une d</w:t>
      </w:r>
      <w:r w:rsidR="00F1463B">
        <w:t>e</w:t>
      </w:r>
      <w:r w:rsidRPr="006345EA">
        <w:t>s pierres inférieures de l</w:t>
      </w:r>
      <w:r w:rsidR="00573A59">
        <w:t>’</w:t>
      </w:r>
      <w:r w:rsidRPr="006345EA">
        <w:t>église romane</w:t>
      </w:r>
      <w:r w:rsidR="00573A59">
        <w:t xml:space="preserve">, </w:t>
      </w:r>
      <w:r w:rsidRPr="006345EA">
        <w:t>et de la seconde</w:t>
      </w:r>
      <w:r w:rsidR="00573A59">
        <w:t xml:space="preserve"> </w:t>
      </w:r>
      <w:r w:rsidRPr="006345EA">
        <w:t>pierre découverte chez les Allemands</w:t>
      </w:r>
      <w:r w:rsidR="00573A59">
        <w:t>.</w:t>
      </w:r>
    </w:p>
    <w:p w14:paraId="61795E3F" w14:textId="77777777" w:rsidR="00573A59" w:rsidRDefault="00573A59" w:rsidP="006345EA">
      <w:r>
        <w:t>— </w:t>
      </w:r>
      <w:r w:rsidR="006345EA" w:rsidRPr="006345EA">
        <w:t>Montrez-moi cet autre texte</w:t>
      </w:r>
      <w:r>
        <w:t>.</w:t>
      </w:r>
    </w:p>
    <w:p w14:paraId="0821809D" w14:textId="77777777" w:rsidR="00573A59" w:rsidRDefault="00573A59" w:rsidP="006345EA">
      <w:r>
        <w:t>— </w:t>
      </w:r>
      <w:r w:rsidR="006345EA" w:rsidRPr="006345EA">
        <w:t>Voici</w:t>
      </w:r>
      <w:r>
        <w:t>.</w:t>
      </w:r>
    </w:p>
    <w:p w14:paraId="084FC5D4" w14:textId="77777777" w:rsidR="00573A59" w:rsidRDefault="006345EA" w:rsidP="006345EA">
      <w:r w:rsidRPr="006345EA">
        <w:lastRenderedPageBreak/>
        <w:t>L</w:t>
      </w:r>
      <w:r w:rsidR="00573A59">
        <w:t>’</w:t>
      </w:r>
      <w:r w:rsidRPr="006345EA">
        <w:t>ecclésiastique lut et s</w:t>
      </w:r>
      <w:r w:rsidR="00573A59">
        <w:t>’</w:t>
      </w:r>
      <w:r w:rsidRPr="006345EA">
        <w:t>écria</w:t>
      </w:r>
      <w:r w:rsidR="00573A59">
        <w:t> :</w:t>
      </w:r>
    </w:p>
    <w:p w14:paraId="776511BB" w14:textId="77777777" w:rsidR="00573A59" w:rsidRDefault="00573A59" w:rsidP="006345EA">
      <w:r>
        <w:t>— </w:t>
      </w:r>
      <w:r w:rsidR="006345EA" w:rsidRPr="006345EA">
        <w:t>Je connais fort bien</w:t>
      </w:r>
      <w:r>
        <w:t xml:space="preserve"> ! </w:t>
      </w:r>
      <w:r w:rsidR="006345EA" w:rsidRPr="006345EA">
        <w:t>Quand on descend du Massif</w:t>
      </w:r>
      <w:r>
        <w:t xml:space="preserve"> </w:t>
      </w:r>
      <w:r w:rsidR="006345EA" w:rsidRPr="006345EA">
        <w:t>des Sievenschlüff dans la</w:t>
      </w:r>
      <w:r>
        <w:t xml:space="preserve"> </w:t>
      </w:r>
      <w:r w:rsidR="006345EA" w:rsidRPr="006345EA">
        <w:t>vallée de l</w:t>
      </w:r>
      <w:r>
        <w:t>’</w:t>
      </w:r>
      <w:r w:rsidR="006345EA" w:rsidRPr="006345EA">
        <w:t xml:space="preserve">Erenz </w:t>
      </w:r>
      <w:r w:rsidR="006345EA" w:rsidRPr="008B1F88">
        <w:t>noire</w:t>
      </w:r>
      <w:r>
        <w:t xml:space="preserve">, </w:t>
      </w:r>
      <w:r w:rsidR="006345EA" w:rsidRPr="006345EA">
        <w:t>perpendiculaire à celle de</w:t>
      </w:r>
      <w:r>
        <w:t xml:space="preserve"> </w:t>
      </w:r>
      <w:r w:rsidR="006345EA" w:rsidRPr="006345EA">
        <w:t>la Sure</w:t>
      </w:r>
      <w:r>
        <w:t xml:space="preserve">, </w:t>
      </w:r>
      <w:r w:rsidR="006345EA" w:rsidRPr="006345EA">
        <w:t>et</w:t>
      </w:r>
      <w:r>
        <w:t xml:space="preserve"> </w:t>
      </w:r>
      <w:r w:rsidR="006345EA" w:rsidRPr="006345EA">
        <w:t>qu</w:t>
      </w:r>
      <w:r>
        <w:t>’</w:t>
      </w:r>
      <w:r w:rsidR="006345EA" w:rsidRPr="006345EA">
        <w:t>on traverse</w:t>
      </w:r>
      <w:r>
        <w:t xml:space="preserve"> </w:t>
      </w:r>
      <w:r w:rsidR="006345EA" w:rsidRPr="006345EA">
        <w:t>l</w:t>
      </w:r>
      <w:r>
        <w:t>’</w:t>
      </w:r>
      <w:r w:rsidR="006345EA" w:rsidRPr="006345EA">
        <w:t xml:space="preserve">Erenz </w:t>
      </w:r>
      <w:r w:rsidR="006345EA" w:rsidRPr="008B1F88">
        <w:t>noire</w:t>
      </w:r>
      <w:r>
        <w:t xml:space="preserve">, </w:t>
      </w:r>
      <w:r w:rsidR="006345EA" w:rsidRPr="006345EA">
        <w:t>on peut monter</w:t>
      </w:r>
      <w:r>
        <w:t xml:space="preserve"> </w:t>
      </w:r>
      <w:r w:rsidR="006345EA" w:rsidRPr="006345EA">
        <w:t>à Beaufort par</w:t>
      </w:r>
      <w:r>
        <w:t xml:space="preserve"> </w:t>
      </w:r>
      <w:r w:rsidR="006345EA" w:rsidRPr="006345EA">
        <w:t>deux étroits</w:t>
      </w:r>
      <w:r>
        <w:t xml:space="preserve"> </w:t>
      </w:r>
      <w:r w:rsidR="006345EA" w:rsidRPr="006345EA">
        <w:t>vallons qui se</w:t>
      </w:r>
      <w:r>
        <w:t xml:space="preserve"> </w:t>
      </w:r>
      <w:r w:rsidR="006345EA" w:rsidRPr="006345EA">
        <w:t>succèdent</w:t>
      </w:r>
      <w:r>
        <w:t xml:space="preserve">, </w:t>
      </w:r>
      <w:r w:rsidR="006345EA" w:rsidRPr="006345EA">
        <w:t>celui du Hallerbach</w:t>
      </w:r>
      <w:r w:rsidR="00845202">
        <w:t xml:space="preserve"> </w:t>
      </w:r>
      <w:r w:rsidR="006345EA" w:rsidRPr="006345EA">
        <w:t>et</w:t>
      </w:r>
      <w:r w:rsidR="00845202">
        <w:t xml:space="preserve"> </w:t>
      </w:r>
      <w:r w:rsidR="006345EA" w:rsidRPr="006345EA">
        <w:t>celui</w:t>
      </w:r>
      <w:r w:rsidR="00845202">
        <w:t xml:space="preserve"> </w:t>
      </w:r>
      <w:r w:rsidR="006345EA" w:rsidRPr="006345EA">
        <w:t>du</w:t>
      </w:r>
      <w:r>
        <w:t xml:space="preserve"> </w:t>
      </w:r>
      <w:r w:rsidR="006345EA" w:rsidRPr="006345EA">
        <w:t>Hubertusbach</w:t>
      </w:r>
      <w:r>
        <w:t>.</w:t>
      </w:r>
    </w:p>
    <w:p w14:paraId="7B662A37" w14:textId="77777777" w:rsidR="00573A59" w:rsidRDefault="00396A8E" w:rsidP="006345EA">
      <w:r w:rsidRPr="008B1F88">
        <w:t>À</w:t>
      </w:r>
      <w:r w:rsidR="006345EA" w:rsidRPr="008B1F88">
        <w:t xml:space="preserve"> </w:t>
      </w:r>
      <w:r w:rsidR="006345EA" w:rsidRPr="006345EA">
        <w:t>leur intersection s</w:t>
      </w:r>
      <w:r w:rsidR="00573A59">
        <w:t>’</w:t>
      </w:r>
      <w:r w:rsidR="006345EA" w:rsidRPr="006345EA">
        <w:t>ouvre un couloir très étroit</w:t>
      </w:r>
      <w:r w:rsidR="00573A59">
        <w:t xml:space="preserve">, </w:t>
      </w:r>
      <w:r w:rsidR="006345EA" w:rsidRPr="006345EA">
        <w:t>très court</w:t>
      </w:r>
      <w:r w:rsidR="00573A59">
        <w:t xml:space="preserve">, </w:t>
      </w:r>
      <w:r w:rsidR="006345EA" w:rsidRPr="006345EA">
        <w:t>où l</w:t>
      </w:r>
      <w:r w:rsidR="00573A59">
        <w:t>’</w:t>
      </w:r>
      <w:r w:rsidR="006345EA" w:rsidRPr="006345EA">
        <w:t>Allemand aura</w:t>
      </w:r>
      <w:r w:rsidR="00573A59">
        <w:t xml:space="preserve"> </w:t>
      </w:r>
      <w:r w:rsidR="006345EA" w:rsidRPr="006345EA">
        <w:t>trouvé</w:t>
      </w:r>
      <w:r w:rsidR="00573A59">
        <w:t xml:space="preserve"> </w:t>
      </w:r>
      <w:r w:rsidR="006345EA" w:rsidRPr="006345EA">
        <w:t>une excellente cachette</w:t>
      </w:r>
      <w:r w:rsidR="00573A59">
        <w:t xml:space="preserve">. </w:t>
      </w:r>
      <w:r w:rsidR="006345EA" w:rsidRPr="006345EA">
        <w:t>Quant au texte qui a</w:t>
      </w:r>
      <w:r w:rsidR="00573A59">
        <w:t xml:space="preserve"> </w:t>
      </w:r>
      <w:r w:rsidR="006345EA" w:rsidRPr="006345EA">
        <w:t>envoyé votre ami dans les Sievenschlüff</w:t>
      </w:r>
      <w:r w:rsidR="00573A59">
        <w:t xml:space="preserve">, </w:t>
      </w:r>
      <w:r w:rsidR="006345EA" w:rsidRPr="006345EA">
        <w:t>il est</w:t>
      </w:r>
      <w:r w:rsidR="00573A59">
        <w:t xml:space="preserve"> </w:t>
      </w:r>
      <w:r w:rsidR="006345EA" w:rsidRPr="006345EA">
        <w:t>faux</w:t>
      </w:r>
      <w:r w:rsidR="00573A59">
        <w:t xml:space="preserve">, </w:t>
      </w:r>
      <w:r w:rsidR="006345EA" w:rsidRPr="006345EA">
        <w:t>archi-faux</w:t>
      </w:r>
      <w:r w:rsidR="00573A59">
        <w:t xml:space="preserve"> ! </w:t>
      </w:r>
      <w:r w:rsidR="006345EA" w:rsidRPr="006345EA">
        <w:t>Ces bandits savaient que les</w:t>
      </w:r>
      <w:r w:rsidR="00573A59">
        <w:t xml:space="preserve"> </w:t>
      </w:r>
      <w:r w:rsidR="006345EA" w:rsidRPr="006345EA">
        <w:t>roches se fermaient</w:t>
      </w:r>
      <w:r w:rsidR="00573A59">
        <w:t xml:space="preserve"> ! </w:t>
      </w:r>
      <w:r w:rsidR="006345EA" w:rsidRPr="006345EA">
        <w:t>Ils étaient au courant de</w:t>
      </w:r>
      <w:r w:rsidR="00573A59">
        <w:t xml:space="preserve"> </w:t>
      </w:r>
      <w:r w:rsidR="006345EA" w:rsidRPr="006345EA">
        <w:t>cette convulsion terrestre que tout le monde</w:t>
      </w:r>
      <w:r w:rsidR="00573A59">
        <w:t xml:space="preserve"> </w:t>
      </w:r>
      <w:r w:rsidR="006345EA" w:rsidRPr="006345EA">
        <w:t>ignore</w:t>
      </w:r>
      <w:r w:rsidR="00573A59">
        <w:t xml:space="preserve">… </w:t>
      </w:r>
      <w:r w:rsidR="006345EA" w:rsidRPr="006345EA">
        <w:t>veut ignorer</w:t>
      </w:r>
      <w:r w:rsidR="00573A59">
        <w:t xml:space="preserve">… </w:t>
      </w:r>
      <w:r w:rsidR="006345EA" w:rsidRPr="006345EA">
        <w:t>Qui a pu leur apprendre</w:t>
      </w:r>
      <w:r w:rsidR="00573A59">
        <w:t> ?…</w:t>
      </w:r>
    </w:p>
    <w:p w14:paraId="196E86C7" w14:textId="77777777" w:rsidR="00573A59" w:rsidRDefault="006345EA" w:rsidP="006345EA">
      <w:r w:rsidRPr="006345EA">
        <w:t>Il se tut</w:t>
      </w:r>
      <w:r w:rsidR="00573A59">
        <w:t xml:space="preserve">, </w:t>
      </w:r>
      <w:r w:rsidRPr="006345EA">
        <w:t>baissa la tête et murmura</w:t>
      </w:r>
      <w:r w:rsidR="00573A59">
        <w:t> :</w:t>
      </w:r>
    </w:p>
    <w:p w14:paraId="40355171" w14:textId="77777777" w:rsidR="00573A59" w:rsidRPr="008F1576" w:rsidRDefault="00573A59" w:rsidP="006345EA">
      <w:r>
        <w:t>— </w:t>
      </w:r>
      <w:r w:rsidR="006345EA" w:rsidRPr="006345EA">
        <w:t>Oh</w:t>
      </w:r>
      <w:r>
        <w:t xml:space="preserve"> ! </w:t>
      </w:r>
      <w:r w:rsidR="006345EA" w:rsidRPr="006345EA">
        <w:t>Je devine</w:t>
      </w:r>
      <w:r>
        <w:t xml:space="preserve">… </w:t>
      </w:r>
      <w:r w:rsidR="006345EA" w:rsidRPr="006345EA">
        <w:t>Je sais</w:t>
      </w:r>
      <w:r>
        <w:t xml:space="preserve">… </w:t>
      </w:r>
      <w:r w:rsidR="006345EA" w:rsidRPr="008F1576">
        <w:rPr>
          <w:i/>
          <w:iCs/>
        </w:rPr>
        <w:t>Mea maxima c</w:t>
      </w:r>
      <w:r w:rsidR="00845202" w:rsidRPr="008F1576">
        <w:rPr>
          <w:i/>
          <w:iCs/>
        </w:rPr>
        <w:t>u</w:t>
      </w:r>
      <w:r w:rsidR="006345EA" w:rsidRPr="008F1576">
        <w:rPr>
          <w:i/>
          <w:iCs/>
        </w:rPr>
        <w:t>lpa</w:t>
      </w:r>
      <w:r w:rsidRPr="008F1576">
        <w:t>…</w:t>
      </w:r>
    </w:p>
    <w:p w14:paraId="58822B06" w14:textId="77777777" w:rsidR="00573A59" w:rsidRDefault="006345EA" w:rsidP="006345EA">
      <w:r w:rsidRPr="006345EA">
        <w:t>Avant d</w:t>
      </w:r>
      <w:r w:rsidR="00573A59">
        <w:t>’</w:t>
      </w:r>
      <w:r w:rsidRPr="006345EA">
        <w:t>atteindre le village</w:t>
      </w:r>
      <w:r w:rsidR="00573A59">
        <w:t xml:space="preserve">, </w:t>
      </w:r>
      <w:r w:rsidRPr="006345EA">
        <w:t>le vieux prêtre arrêta le cocher</w:t>
      </w:r>
      <w:r w:rsidR="00573A59">
        <w:t xml:space="preserve">, </w:t>
      </w:r>
      <w:r w:rsidRPr="006345EA">
        <w:t>sauta à terre</w:t>
      </w:r>
      <w:r w:rsidR="00573A59">
        <w:t>.</w:t>
      </w:r>
    </w:p>
    <w:p w14:paraId="14B97041" w14:textId="77777777" w:rsidR="00573A59" w:rsidRDefault="00573A59" w:rsidP="006345EA">
      <w:r>
        <w:t>— </w:t>
      </w:r>
      <w:r w:rsidR="006345EA" w:rsidRPr="006345EA">
        <w:t>Ce sentier coupe à travers champs</w:t>
      </w:r>
      <w:r>
        <w:t xml:space="preserve">… </w:t>
      </w:r>
      <w:r w:rsidR="006345EA" w:rsidRPr="006345EA">
        <w:t>Nous gagnerons cinq minutes</w:t>
      </w:r>
      <w:r>
        <w:t>.</w:t>
      </w:r>
    </w:p>
    <w:p w14:paraId="291436BF" w14:textId="77777777" w:rsidR="00573A59" w:rsidRDefault="006345EA" w:rsidP="006345EA">
      <w:r w:rsidRPr="006345EA">
        <w:t>Il courait presque</w:t>
      </w:r>
      <w:r w:rsidR="00573A59">
        <w:t xml:space="preserve">, </w:t>
      </w:r>
      <w:r w:rsidRPr="006345EA">
        <w:t>le cœur étreint d</w:t>
      </w:r>
      <w:r w:rsidR="00573A59">
        <w:t>’</w:t>
      </w:r>
      <w:r w:rsidRPr="006345EA">
        <w:t>une angoisse</w:t>
      </w:r>
      <w:r w:rsidR="00573A59">
        <w:t xml:space="preserve">. </w:t>
      </w:r>
      <w:r w:rsidRPr="006345EA">
        <w:t>La conscience qu</w:t>
      </w:r>
      <w:r w:rsidR="00573A59">
        <w:t>’</w:t>
      </w:r>
      <w:r w:rsidRPr="006345EA">
        <w:t>il avait livré ce secret</w:t>
      </w:r>
      <w:r w:rsidR="00573A59">
        <w:t xml:space="preserve"> </w:t>
      </w:r>
      <w:r w:rsidRPr="006345EA">
        <w:t>aux deux malfaiteurs</w:t>
      </w:r>
      <w:r w:rsidR="00E65F5F">
        <w:t xml:space="preserve"> </w:t>
      </w:r>
      <w:r w:rsidRPr="006345EA">
        <w:t>lui rendait la vigueur de</w:t>
      </w:r>
      <w:r w:rsidR="00573A59">
        <w:t xml:space="preserve"> </w:t>
      </w:r>
      <w:r w:rsidRPr="006345EA">
        <w:t>la jeunesse</w:t>
      </w:r>
      <w:r w:rsidR="00573A59">
        <w:t xml:space="preserve">. </w:t>
      </w:r>
      <w:r w:rsidRPr="006345EA">
        <w:t>Ne se laissant pas dépasser un seul</w:t>
      </w:r>
      <w:r w:rsidR="00573A59">
        <w:t xml:space="preserve"> </w:t>
      </w:r>
      <w:r w:rsidRPr="006345EA">
        <w:t>instant i</w:t>
      </w:r>
      <w:r w:rsidR="00E65F5F">
        <w:t>l</w:t>
      </w:r>
      <w:r w:rsidR="00573A59">
        <w:t xml:space="preserve"> </w:t>
      </w:r>
      <w:r w:rsidRPr="006345EA">
        <w:t>entra dans le bois</w:t>
      </w:r>
      <w:r w:rsidR="00573A59">
        <w:t xml:space="preserve">, </w:t>
      </w:r>
      <w:r w:rsidRPr="006345EA">
        <w:t>dégringola au fond</w:t>
      </w:r>
      <w:r w:rsidR="00573A59">
        <w:t xml:space="preserve"> </w:t>
      </w:r>
      <w:r w:rsidRPr="006345EA">
        <w:t>d</w:t>
      </w:r>
      <w:r w:rsidR="00573A59">
        <w:t>’</w:t>
      </w:r>
      <w:r w:rsidRPr="006345EA">
        <w:t>un val resserré</w:t>
      </w:r>
      <w:r w:rsidR="00573A59">
        <w:t xml:space="preserve">, </w:t>
      </w:r>
      <w:r w:rsidRPr="006345EA">
        <w:t>sans eau</w:t>
      </w:r>
      <w:r w:rsidR="00573A59">
        <w:t xml:space="preserve">, </w:t>
      </w:r>
      <w:r w:rsidRPr="006345EA">
        <w:t>gardé à droite et à gauche</w:t>
      </w:r>
      <w:r w:rsidR="00573A59">
        <w:t xml:space="preserve"> </w:t>
      </w:r>
      <w:r w:rsidRPr="006345EA">
        <w:t>par des murs de roches</w:t>
      </w:r>
      <w:r w:rsidR="00573A59">
        <w:t xml:space="preserve"> </w:t>
      </w:r>
      <w:r w:rsidRPr="006345EA">
        <w:t>rouges</w:t>
      </w:r>
      <w:r w:rsidR="00573A59">
        <w:t xml:space="preserve">, </w:t>
      </w:r>
      <w:r w:rsidRPr="006345EA">
        <w:t>tourmentées</w:t>
      </w:r>
      <w:r w:rsidR="00573A59">
        <w:t xml:space="preserve">, </w:t>
      </w:r>
      <w:r w:rsidRPr="006345EA">
        <w:t>rongées comme des éponges</w:t>
      </w:r>
      <w:r w:rsidR="00573A59">
        <w:t xml:space="preserve">. </w:t>
      </w:r>
      <w:r w:rsidRPr="006345EA">
        <w:t>Aux temps préhistoriques</w:t>
      </w:r>
      <w:r w:rsidR="00573A59">
        <w:t xml:space="preserve">, </w:t>
      </w:r>
      <w:r w:rsidRPr="006345EA">
        <w:t>quels torrents avaient d</w:t>
      </w:r>
      <w:r w:rsidR="00E65F5F">
        <w:t>û</w:t>
      </w:r>
      <w:r w:rsidR="00573A59">
        <w:t xml:space="preserve"> </w:t>
      </w:r>
      <w:r w:rsidRPr="006345EA">
        <w:t>rouler là</w:t>
      </w:r>
      <w:r w:rsidR="00573A59">
        <w:t xml:space="preserve">, </w:t>
      </w:r>
      <w:r w:rsidRPr="006345EA">
        <w:t>pour creuser ces</w:t>
      </w:r>
      <w:r w:rsidR="00573A59">
        <w:t xml:space="preserve"> </w:t>
      </w:r>
      <w:r w:rsidRPr="006345EA">
        <w:t>couloirs apocalyptiques et</w:t>
      </w:r>
      <w:r w:rsidR="00573A59">
        <w:t xml:space="preserve"> </w:t>
      </w:r>
      <w:r w:rsidRPr="006345EA">
        <w:t>terrifiants</w:t>
      </w:r>
      <w:r w:rsidR="00573A59">
        <w:t> ?</w:t>
      </w:r>
    </w:p>
    <w:p w14:paraId="0784FBA8" w14:textId="77777777" w:rsidR="00573A59" w:rsidRDefault="006345EA" w:rsidP="006345EA">
      <w:r w:rsidRPr="006345EA">
        <w:t>Le prêtre entrait maintenant dans les claires futaies où des groupes de rocs</w:t>
      </w:r>
      <w:r w:rsidR="00573A59">
        <w:t xml:space="preserve"> </w:t>
      </w:r>
      <w:r w:rsidRPr="006345EA">
        <w:t>blancs surgissaient</w:t>
      </w:r>
      <w:r w:rsidR="00573A59">
        <w:t xml:space="preserve">, </w:t>
      </w:r>
      <w:r w:rsidRPr="006345EA">
        <w:t>s</w:t>
      </w:r>
      <w:r w:rsidR="00573A59">
        <w:t>’</w:t>
      </w:r>
      <w:r w:rsidRPr="006345EA">
        <w:t>escaladaient</w:t>
      </w:r>
      <w:r w:rsidR="00573A59">
        <w:t xml:space="preserve">. </w:t>
      </w:r>
      <w:r w:rsidRPr="006345EA">
        <w:t xml:space="preserve">Le </w:t>
      </w:r>
      <w:r w:rsidRPr="006345EA">
        <w:lastRenderedPageBreak/>
        <w:t>sentier traversait des labyrinthes où des</w:t>
      </w:r>
      <w:r w:rsidR="00573A59">
        <w:t xml:space="preserve"> </w:t>
      </w:r>
      <w:r w:rsidRPr="006345EA">
        <w:t>lettres indiquaient la direction</w:t>
      </w:r>
      <w:r w:rsidR="00573A59">
        <w:t xml:space="preserve">, </w:t>
      </w:r>
      <w:r w:rsidRPr="006345EA">
        <w:t>puis longeait en</w:t>
      </w:r>
      <w:r w:rsidR="00573A59">
        <w:t xml:space="preserve"> </w:t>
      </w:r>
      <w:r w:rsidRPr="006345EA">
        <w:t>corniches d</w:t>
      </w:r>
      <w:r w:rsidR="00573A59">
        <w:t>’</w:t>
      </w:r>
      <w:r w:rsidRPr="006345EA">
        <w:t>autres murailles au-dessus des</w:t>
      </w:r>
      <w:r w:rsidR="00573A59">
        <w:t xml:space="preserve"> </w:t>
      </w:r>
      <w:r w:rsidRPr="006345EA">
        <w:t>profondeurs boisées</w:t>
      </w:r>
      <w:r w:rsidR="00573A59">
        <w:t>.</w:t>
      </w:r>
    </w:p>
    <w:p w14:paraId="13B70D56" w14:textId="77777777" w:rsidR="00573A59" w:rsidRDefault="00573A59" w:rsidP="006345EA">
      <w:r>
        <w:t>— </w:t>
      </w:r>
      <w:r w:rsidR="006345EA" w:rsidRPr="006345EA">
        <w:t>Y serons-nous bientôt</w:t>
      </w:r>
      <w:r>
        <w:t xml:space="preserve"> ? </w:t>
      </w:r>
      <w:r w:rsidR="006345EA" w:rsidRPr="006345EA">
        <w:t>demandait</w:t>
      </w:r>
      <w:r>
        <w:t xml:space="preserve"> </w:t>
      </w:r>
      <w:r w:rsidR="006345EA" w:rsidRPr="006345EA">
        <w:t xml:space="preserve">parfois </w:t>
      </w:r>
      <w:r w:rsidR="006345EA" w:rsidRPr="008B1F88">
        <w:t>Ali</w:t>
      </w:r>
      <w:r>
        <w:t>.</w:t>
      </w:r>
    </w:p>
    <w:p w14:paraId="708763A5" w14:textId="77777777" w:rsidR="00573A59" w:rsidRDefault="006345EA" w:rsidP="00B1596D">
      <w:r w:rsidRPr="006345EA">
        <w:t>Le vieillard lui disait</w:t>
      </w:r>
      <w:r w:rsidR="00B1596D">
        <w:t xml:space="preserve"> </w:t>
      </w:r>
      <w:r w:rsidRPr="006345EA">
        <w:t>quelques paroles d</w:t>
      </w:r>
      <w:r w:rsidR="00573A59">
        <w:t>’</w:t>
      </w:r>
      <w:r w:rsidRPr="006345EA">
        <w:t>encouragement</w:t>
      </w:r>
      <w:r w:rsidR="00573A59">
        <w:t xml:space="preserve"> ; </w:t>
      </w:r>
      <w:r w:rsidRPr="006345EA">
        <w:t>descentes et montées continuaient</w:t>
      </w:r>
      <w:r w:rsidR="00573A59">
        <w:t xml:space="preserve">, </w:t>
      </w:r>
      <w:r w:rsidRPr="006345EA">
        <w:t>coupées d</w:t>
      </w:r>
      <w:r w:rsidR="00573A59">
        <w:t>’</w:t>
      </w:r>
      <w:r w:rsidRPr="006345EA">
        <w:t>escaliers</w:t>
      </w:r>
      <w:r w:rsidR="00573A59">
        <w:t xml:space="preserve"> </w:t>
      </w:r>
      <w:r w:rsidRPr="006345EA">
        <w:t>en pierres et en rondins</w:t>
      </w:r>
      <w:r w:rsidR="00573A59">
        <w:t xml:space="preserve">, </w:t>
      </w:r>
      <w:r w:rsidRPr="006345EA">
        <w:t>de ruisseaux bruyants</w:t>
      </w:r>
      <w:r w:rsidR="00573A59">
        <w:t xml:space="preserve"> </w:t>
      </w:r>
      <w:r w:rsidRPr="006345EA">
        <w:t>où il fallait sauter de pierre en pierre</w:t>
      </w:r>
      <w:r w:rsidR="00573A59">
        <w:t>.</w:t>
      </w:r>
    </w:p>
    <w:p w14:paraId="1506B51E" w14:textId="77777777" w:rsidR="00573A59" w:rsidRDefault="00573A59" w:rsidP="006345EA">
      <w:r>
        <w:t>— </w:t>
      </w:r>
      <w:r w:rsidR="006345EA" w:rsidRPr="006345EA">
        <w:t>Nous approchons</w:t>
      </w:r>
      <w:r>
        <w:t xml:space="preserve">, </w:t>
      </w:r>
      <w:r w:rsidR="006345EA" w:rsidRPr="006345EA">
        <w:t>dit tout à coup le prêtre</w:t>
      </w:r>
      <w:r>
        <w:t>.</w:t>
      </w:r>
    </w:p>
    <w:p w14:paraId="3D5F0342" w14:textId="77777777" w:rsidR="00573A59" w:rsidRDefault="00573A59" w:rsidP="006345EA">
      <w:r>
        <w:t>— </w:t>
      </w:r>
      <w:r w:rsidR="006345EA" w:rsidRPr="006345EA">
        <w:t>Pourrions-nous entendre crier d</w:t>
      </w:r>
      <w:r>
        <w:t>’</w:t>
      </w:r>
      <w:r w:rsidR="006345EA" w:rsidRPr="006345EA">
        <w:t>ici</w:t>
      </w:r>
      <w:r>
        <w:t> ?</w:t>
      </w:r>
    </w:p>
    <w:p w14:paraId="010CE022" w14:textId="77777777" w:rsidR="00573A59" w:rsidRPr="008B1F88" w:rsidRDefault="006345EA" w:rsidP="006345EA">
      <w:r w:rsidRPr="006345EA">
        <w:t>Le vieillard hésita</w:t>
      </w:r>
      <w:r w:rsidR="00573A59">
        <w:t xml:space="preserve">, </w:t>
      </w:r>
      <w:r w:rsidRPr="006345EA">
        <w:t>et commit un pieux mensonge</w:t>
      </w:r>
      <w:r w:rsidR="00573A59">
        <w:t> :</w:t>
      </w:r>
    </w:p>
    <w:p w14:paraId="65FF3411" w14:textId="4A7C9A7A" w:rsidR="00B1596D" w:rsidRPr="008B1F88" w:rsidRDefault="004461E1" w:rsidP="00B1596D">
      <w:pPr>
        <w:pStyle w:val="Image"/>
      </w:pPr>
      <w:r w:rsidRPr="008B1F88">
        <w:rPr>
          <w:noProof/>
        </w:rPr>
        <w:drawing>
          <wp:inline distT="0" distB="0" distL="0" distR="0" wp14:anchorId="4C27CF00" wp14:editId="55E19777">
            <wp:extent cx="4175760" cy="3398520"/>
            <wp:effectExtent l="0" t="0" r="0" b="0"/>
            <wp:docPr id="1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5760" cy="3398520"/>
                    </a:xfrm>
                    <a:prstGeom prst="rect">
                      <a:avLst/>
                    </a:prstGeom>
                    <a:noFill/>
                    <a:ln>
                      <a:noFill/>
                    </a:ln>
                  </pic:spPr>
                </pic:pic>
              </a:graphicData>
            </a:graphic>
          </wp:inline>
        </w:drawing>
      </w:r>
    </w:p>
    <w:p w14:paraId="0A7D6777" w14:textId="77777777" w:rsidR="00573A59" w:rsidRDefault="00573A59" w:rsidP="006345EA">
      <w:r>
        <w:t>— </w:t>
      </w:r>
      <w:r w:rsidR="006345EA" w:rsidRPr="006345EA">
        <w:t>Non</w:t>
      </w:r>
      <w:r>
        <w:t xml:space="preserve">… </w:t>
      </w:r>
      <w:r w:rsidR="006345EA" w:rsidRPr="006345EA">
        <w:t>Je ne crois pas</w:t>
      </w:r>
      <w:r>
        <w:t xml:space="preserve">… </w:t>
      </w:r>
      <w:r w:rsidR="006345EA" w:rsidRPr="006345EA">
        <w:t>La voix ne porterait pas si loin</w:t>
      </w:r>
      <w:r>
        <w:t>…</w:t>
      </w:r>
    </w:p>
    <w:p w14:paraId="07F705C5" w14:textId="77777777" w:rsidR="00573A59" w:rsidRDefault="006345EA" w:rsidP="006345EA">
      <w:r w:rsidRPr="006345EA">
        <w:t>Mais à un tournant</w:t>
      </w:r>
      <w:r w:rsidR="00573A59">
        <w:t xml:space="preserve">, </w:t>
      </w:r>
      <w:r w:rsidRPr="006345EA">
        <w:t>le sentier frôlât une nouvelle roche</w:t>
      </w:r>
      <w:r w:rsidR="00573A59">
        <w:t xml:space="preserve">, </w:t>
      </w:r>
      <w:r w:rsidRPr="006345EA">
        <w:t>énorme</w:t>
      </w:r>
      <w:r w:rsidR="00573A59">
        <w:t xml:space="preserve">, </w:t>
      </w:r>
      <w:r w:rsidRPr="006345EA">
        <w:t>ronde</w:t>
      </w:r>
      <w:r w:rsidR="00573A59">
        <w:t xml:space="preserve">, </w:t>
      </w:r>
      <w:r w:rsidRPr="006345EA">
        <w:t>d</w:t>
      </w:r>
      <w:r w:rsidR="00573A59">
        <w:t>’</w:t>
      </w:r>
      <w:r w:rsidRPr="006345EA">
        <w:t>un brun noir</w:t>
      </w:r>
      <w:r w:rsidR="00573A59">
        <w:t xml:space="preserve"> </w:t>
      </w:r>
      <w:r w:rsidRPr="006345EA">
        <w:t>sinistre</w:t>
      </w:r>
      <w:r w:rsidR="00573A59">
        <w:t>.</w:t>
      </w:r>
    </w:p>
    <w:p w14:paraId="2AA4F943" w14:textId="77777777" w:rsidR="00573A59" w:rsidRDefault="00573A59" w:rsidP="006345EA">
      <w:r>
        <w:lastRenderedPageBreak/>
        <w:t>— </w:t>
      </w:r>
      <w:r w:rsidR="006345EA" w:rsidRPr="006345EA">
        <w:t>Ce sont les Sievenschlüff</w:t>
      </w:r>
      <w:r>
        <w:t xml:space="preserve">, </w:t>
      </w:r>
      <w:r w:rsidR="006345EA" w:rsidRPr="006345EA">
        <w:t>dit le prêtre à voix basse</w:t>
      </w:r>
      <w:r>
        <w:t>.</w:t>
      </w:r>
    </w:p>
    <w:p w14:paraId="15FB36A4" w14:textId="77777777" w:rsidR="00573A59" w:rsidRDefault="006345EA" w:rsidP="006345EA">
      <w:r w:rsidRPr="006345EA">
        <w:t>Il cherchait des yeux l</w:t>
      </w:r>
      <w:r w:rsidR="00573A59">
        <w:t>’</w:t>
      </w:r>
      <w:r w:rsidRPr="006345EA">
        <w:t xml:space="preserve">entrée </w:t>
      </w:r>
      <w:r w:rsidRPr="008B1F88">
        <w:t>n</w:t>
      </w:r>
      <w:r w:rsidR="00573A59" w:rsidRPr="008B1F88">
        <w:t>°</w:t>
      </w:r>
      <w:r w:rsidR="00646961">
        <w:t> </w:t>
      </w:r>
      <w:r w:rsidR="00646961" w:rsidRPr="008B1F88">
        <w:t>1</w:t>
      </w:r>
      <w:r w:rsidR="00573A59" w:rsidRPr="008B1F88">
        <w:t>,</w:t>
      </w:r>
      <w:r w:rsidR="00573A59">
        <w:t xml:space="preserve"> </w:t>
      </w:r>
      <w:r w:rsidRPr="006345EA">
        <w:t>qu</w:t>
      </w:r>
      <w:r w:rsidR="00573A59">
        <w:t>’</w:t>
      </w:r>
      <w:r w:rsidRPr="006345EA">
        <w:t>il connaissait bien et où disparaiss</w:t>
      </w:r>
      <w:r w:rsidR="003E783E">
        <w:t>ai</w:t>
      </w:r>
      <w:r w:rsidRPr="006345EA">
        <w:t>t le sentier</w:t>
      </w:r>
      <w:r w:rsidR="00573A59">
        <w:t xml:space="preserve">, </w:t>
      </w:r>
      <w:r w:rsidRPr="006345EA">
        <w:t xml:space="preserve">mais celui-ci mourait contre une roche </w:t>
      </w:r>
      <w:r w:rsidRPr="008B1F88">
        <w:t>unie</w:t>
      </w:r>
      <w:r w:rsidR="00573A59">
        <w:t xml:space="preserve">, </w:t>
      </w:r>
      <w:r w:rsidRPr="006345EA">
        <w:t>où se voyait à peine la trace d</w:t>
      </w:r>
      <w:r w:rsidR="00573A59">
        <w:t>’</w:t>
      </w:r>
      <w:r w:rsidRPr="006345EA">
        <w:t>une</w:t>
      </w:r>
      <w:r w:rsidR="00573A59">
        <w:t xml:space="preserve"> </w:t>
      </w:r>
      <w:r w:rsidRPr="006345EA">
        <w:t>lézarde</w:t>
      </w:r>
      <w:r w:rsidR="00573A59">
        <w:t xml:space="preserve">, </w:t>
      </w:r>
      <w:r w:rsidRPr="006345EA">
        <w:t>et sur laquelle une lettre et</w:t>
      </w:r>
      <w:r w:rsidR="00573A59">
        <w:t xml:space="preserve"> </w:t>
      </w:r>
      <w:r w:rsidRPr="006345EA">
        <w:t>une flèche peintes indiquaient seules</w:t>
      </w:r>
      <w:r w:rsidR="00573A59">
        <w:t xml:space="preserve"> </w:t>
      </w:r>
      <w:r w:rsidRPr="006345EA">
        <w:t>l</w:t>
      </w:r>
      <w:r w:rsidR="00573A59">
        <w:t>’</w:t>
      </w:r>
      <w:r w:rsidRPr="006345EA">
        <w:t>ancien accès</w:t>
      </w:r>
      <w:r w:rsidR="003E783E">
        <w:t xml:space="preserve"> </w:t>
      </w:r>
      <w:r w:rsidRPr="006345EA">
        <w:t>de cette curiosité naturelle</w:t>
      </w:r>
      <w:r w:rsidR="00573A59">
        <w:t xml:space="preserve">. </w:t>
      </w:r>
      <w:r w:rsidRPr="006345EA">
        <w:t>Tout le bloc s</w:t>
      </w:r>
      <w:r w:rsidR="00573A59">
        <w:t>’</w:t>
      </w:r>
      <w:r w:rsidRPr="006345EA">
        <w:t>était-i</w:t>
      </w:r>
      <w:r w:rsidR="003E783E">
        <w:t>l</w:t>
      </w:r>
      <w:r w:rsidRPr="006345EA">
        <w:t xml:space="preserve"> resserré aussi</w:t>
      </w:r>
      <w:r w:rsidR="00573A59">
        <w:t xml:space="preserve"> </w:t>
      </w:r>
      <w:r w:rsidRPr="006345EA">
        <w:t>hermétiquement</w:t>
      </w:r>
      <w:r w:rsidR="00573A59">
        <w:t xml:space="preserve"> ? </w:t>
      </w:r>
      <w:r w:rsidRPr="006345EA">
        <w:t>Le pauvre homme</w:t>
      </w:r>
      <w:r w:rsidR="00573A59">
        <w:t xml:space="preserve"> </w:t>
      </w:r>
      <w:r w:rsidRPr="006345EA">
        <w:t>enfermé dans ces couloirs traîtres</w:t>
      </w:r>
      <w:r w:rsidR="00573A59">
        <w:t xml:space="preserve"> </w:t>
      </w:r>
      <w:r w:rsidRPr="006345EA">
        <w:t>n</w:t>
      </w:r>
      <w:r w:rsidR="00573A59">
        <w:t>’</w:t>
      </w:r>
      <w:r w:rsidRPr="006345EA">
        <w:t>était-il déjà plus</w:t>
      </w:r>
      <w:r w:rsidR="00573A59">
        <w:t xml:space="preserve">, </w:t>
      </w:r>
      <w:r w:rsidRPr="006345EA">
        <w:t>à l</w:t>
      </w:r>
      <w:r w:rsidR="00573A59">
        <w:t>’</w:t>
      </w:r>
      <w:r w:rsidRPr="006345EA">
        <w:t>heure actuelle</w:t>
      </w:r>
      <w:r w:rsidR="00573A59">
        <w:t xml:space="preserve">, </w:t>
      </w:r>
      <w:r w:rsidRPr="006345EA">
        <w:t>qu</w:t>
      </w:r>
      <w:r w:rsidR="00573A59">
        <w:t>’</w:t>
      </w:r>
      <w:r w:rsidRPr="006345EA">
        <w:t>une pauvre</w:t>
      </w:r>
      <w:r w:rsidR="00573A59">
        <w:t xml:space="preserve"> </w:t>
      </w:r>
      <w:r w:rsidRPr="006345EA">
        <w:t>chose sans nom</w:t>
      </w:r>
      <w:r w:rsidR="00573A59">
        <w:t xml:space="preserve"> </w:t>
      </w:r>
      <w:r w:rsidRPr="006345EA">
        <w:t>incorporée à la</w:t>
      </w:r>
      <w:r w:rsidR="00573A59">
        <w:t xml:space="preserve"> </w:t>
      </w:r>
      <w:r w:rsidRPr="006345EA">
        <w:t>pierre</w:t>
      </w:r>
      <w:r w:rsidR="00573A59">
        <w:t xml:space="preserve">, </w:t>
      </w:r>
      <w:r w:rsidRPr="006345EA">
        <w:t>comme</w:t>
      </w:r>
      <w:r w:rsidR="00573A59">
        <w:t xml:space="preserve"> </w:t>
      </w:r>
      <w:r w:rsidRPr="006345EA">
        <w:t>durent l</w:t>
      </w:r>
      <w:r w:rsidR="00573A59">
        <w:t>’</w:t>
      </w:r>
      <w:r w:rsidRPr="006345EA">
        <w:t>être</w:t>
      </w:r>
      <w:r w:rsidR="00573A59">
        <w:t xml:space="preserve">, </w:t>
      </w:r>
      <w:r w:rsidRPr="006345EA">
        <w:t>aux temps préhistoriques</w:t>
      </w:r>
      <w:r w:rsidR="00573A59">
        <w:t xml:space="preserve">, </w:t>
      </w:r>
      <w:r w:rsidRPr="006345EA">
        <w:t>les</w:t>
      </w:r>
      <w:r w:rsidR="00573A59">
        <w:t xml:space="preserve"> </w:t>
      </w:r>
      <w:r w:rsidRPr="006345EA">
        <w:t>mammouths</w:t>
      </w:r>
      <w:r w:rsidR="00573A59">
        <w:t xml:space="preserve">, </w:t>
      </w:r>
      <w:r w:rsidRPr="006345EA">
        <w:t>les iguanodons</w:t>
      </w:r>
      <w:r w:rsidR="00573A59">
        <w:t xml:space="preserve"> </w:t>
      </w:r>
      <w:r w:rsidRPr="006345EA">
        <w:t>que la</w:t>
      </w:r>
      <w:r w:rsidR="00573A59">
        <w:t xml:space="preserve"> </w:t>
      </w:r>
      <w:r w:rsidR="003E783E">
        <w:t>sc</w:t>
      </w:r>
      <w:r w:rsidRPr="006345EA">
        <w:t>ience</w:t>
      </w:r>
      <w:r w:rsidR="00573A59">
        <w:t xml:space="preserve"> </w:t>
      </w:r>
      <w:r w:rsidRPr="006345EA">
        <w:t>retrouve presque entiers</w:t>
      </w:r>
      <w:r w:rsidR="00573A59">
        <w:t> ?</w:t>
      </w:r>
    </w:p>
    <w:p w14:paraId="616BE700" w14:textId="77777777" w:rsidR="00573A59" w:rsidRDefault="006345EA" w:rsidP="005D4081">
      <w:r w:rsidRPr="006345EA">
        <w:t>Le prêtre et l</w:t>
      </w:r>
      <w:r w:rsidR="00573A59">
        <w:t>’</w:t>
      </w:r>
      <w:r w:rsidRPr="006345EA">
        <w:t>officier se posaient les mêmes questions</w:t>
      </w:r>
      <w:r w:rsidR="00573A59">
        <w:t xml:space="preserve">. </w:t>
      </w:r>
      <w:r w:rsidRPr="006345EA">
        <w:t>Mais aucun d</w:t>
      </w:r>
      <w:r w:rsidR="00573A59">
        <w:t>’</w:t>
      </w:r>
      <w:r w:rsidRPr="006345EA">
        <w:t>eux n</w:t>
      </w:r>
      <w:r w:rsidR="00573A59">
        <w:t>’</w:t>
      </w:r>
      <w:r w:rsidRPr="006345EA">
        <w:t>osait les formuler à haute voix</w:t>
      </w:r>
      <w:r w:rsidR="00573A59">
        <w:t xml:space="preserve">. </w:t>
      </w:r>
      <w:r w:rsidRPr="006345EA">
        <w:t>I</w:t>
      </w:r>
      <w:r w:rsidR="003E783E">
        <w:t>l</w:t>
      </w:r>
      <w:r w:rsidRPr="006345EA">
        <w:t>s n</w:t>
      </w:r>
      <w:r w:rsidR="00573A59">
        <w:t>’</w:t>
      </w:r>
      <w:r w:rsidRPr="006345EA">
        <w:t>osaient même pas</w:t>
      </w:r>
      <w:r w:rsidR="00573A59">
        <w:t xml:space="preserve"> </w:t>
      </w:r>
      <w:r w:rsidRPr="006345EA">
        <w:t>appeler</w:t>
      </w:r>
      <w:r w:rsidR="00573A59">
        <w:t xml:space="preserve">. </w:t>
      </w:r>
      <w:r w:rsidRPr="006345EA">
        <w:t>Le silence qui planait sur le roc</w:t>
      </w:r>
      <w:r w:rsidR="00573A59">
        <w:t xml:space="preserve">, </w:t>
      </w:r>
      <w:r w:rsidRPr="006345EA">
        <w:t>comme</w:t>
      </w:r>
      <w:r w:rsidR="00573A59">
        <w:t xml:space="preserve"> </w:t>
      </w:r>
      <w:r w:rsidRPr="006345EA">
        <w:t>sur un cénotaphe</w:t>
      </w:r>
      <w:r w:rsidR="00573A59">
        <w:t xml:space="preserve">, </w:t>
      </w:r>
      <w:r w:rsidRPr="006345EA">
        <w:t>leur faisait peur</w:t>
      </w:r>
      <w:r w:rsidR="00573A59">
        <w:t>.</w:t>
      </w:r>
    </w:p>
    <w:p w14:paraId="0389D866" w14:textId="77777777" w:rsidR="00573A59" w:rsidRDefault="006345EA" w:rsidP="006345EA">
      <w:r w:rsidRPr="006345EA">
        <w:t>Edmond Ga</w:t>
      </w:r>
      <w:r w:rsidR="005D4081">
        <w:t>rn</w:t>
      </w:r>
      <w:r w:rsidRPr="006345EA">
        <w:t>et</w:t>
      </w:r>
      <w:r w:rsidR="005D4081">
        <w:t xml:space="preserve"> </w:t>
      </w:r>
      <w:r w:rsidRPr="006345EA">
        <w:t>ne criait pas</w:t>
      </w:r>
      <w:r w:rsidR="00573A59">
        <w:t xml:space="preserve">, </w:t>
      </w:r>
      <w:r w:rsidRPr="006345EA">
        <w:t>n</w:t>
      </w:r>
      <w:r w:rsidR="00573A59">
        <w:t>’</w:t>
      </w:r>
      <w:r w:rsidRPr="006345EA">
        <w:t>appelait pas au secours</w:t>
      </w:r>
      <w:r w:rsidR="00573A59">
        <w:t>…</w:t>
      </w:r>
    </w:p>
    <w:p w14:paraId="5A3F7C06" w14:textId="77777777" w:rsidR="006345EA" w:rsidRPr="008B1F88" w:rsidRDefault="006345EA" w:rsidP="005D4081">
      <w:pPr>
        <w:pStyle w:val="Titre1"/>
      </w:pPr>
      <w:bookmarkStart w:id="9" w:name="_Toc197464172"/>
      <w:r w:rsidRPr="008B1F88">
        <w:lastRenderedPageBreak/>
        <w:t>VII</w:t>
      </w:r>
      <w:bookmarkEnd w:id="9"/>
    </w:p>
    <w:p w14:paraId="5085CA25" w14:textId="77777777" w:rsidR="00573A59" w:rsidRDefault="006345EA" w:rsidP="006345EA">
      <w:r w:rsidRPr="006345EA">
        <w:t>L</w:t>
      </w:r>
      <w:r w:rsidR="00573A59">
        <w:t>’</w:t>
      </w:r>
      <w:r w:rsidRPr="006345EA">
        <w:t>apostrophe et l</w:t>
      </w:r>
      <w:r w:rsidR="00573A59">
        <w:t>’</w:t>
      </w:r>
      <w:r w:rsidRPr="006345EA">
        <w:t>éclat de rire de Gothorn avaient autant surpris Garnet que l</w:t>
      </w:r>
      <w:r w:rsidR="00573A59">
        <w:t>’</w:t>
      </w:r>
      <w:r w:rsidRPr="006345EA">
        <w:t>aspect</w:t>
      </w:r>
      <w:r w:rsidR="00573A59">
        <w:t xml:space="preserve"> </w:t>
      </w:r>
      <w:r w:rsidRPr="006345EA">
        <w:t>nouveau et terrifiant des fissures où il avait</w:t>
      </w:r>
      <w:r w:rsidR="00573A59">
        <w:t xml:space="preserve"> </w:t>
      </w:r>
      <w:r w:rsidRPr="006345EA">
        <w:t>pénétré avec tant de confiance</w:t>
      </w:r>
      <w:r w:rsidR="00573A59">
        <w:t xml:space="preserve">. </w:t>
      </w:r>
      <w:r w:rsidRPr="006345EA">
        <w:t>Sans comprendre le fond même de la machination</w:t>
      </w:r>
      <w:r w:rsidR="00573A59">
        <w:t xml:space="preserve">, </w:t>
      </w:r>
      <w:r w:rsidRPr="006345EA">
        <w:t>sans</w:t>
      </w:r>
      <w:r w:rsidR="00573A59">
        <w:t xml:space="preserve"> </w:t>
      </w:r>
      <w:r w:rsidRPr="006345EA">
        <w:t>se douter que celle-ci remontât jusqu</w:t>
      </w:r>
      <w:r w:rsidR="00573A59">
        <w:t>’</w:t>
      </w:r>
      <w:r w:rsidRPr="006345EA">
        <w:t>au Maroc</w:t>
      </w:r>
      <w:r w:rsidR="00573A59">
        <w:t xml:space="preserve">, </w:t>
      </w:r>
      <w:r w:rsidRPr="006345EA">
        <w:t>la situation lui était apparue aussitôt sous son</w:t>
      </w:r>
      <w:r w:rsidR="00573A59">
        <w:t xml:space="preserve"> </w:t>
      </w:r>
      <w:r w:rsidRPr="006345EA">
        <w:t>jour réel</w:t>
      </w:r>
      <w:r w:rsidR="00573A59">
        <w:t xml:space="preserve">. </w:t>
      </w:r>
      <w:r w:rsidRPr="006345EA">
        <w:t>L</w:t>
      </w:r>
      <w:r w:rsidR="00573A59">
        <w:t>’</w:t>
      </w:r>
      <w:r w:rsidRPr="006345EA">
        <w:t>endroit où il était ne contenait</w:t>
      </w:r>
      <w:r w:rsidR="00573A59">
        <w:t xml:space="preserve"> </w:t>
      </w:r>
      <w:r w:rsidRPr="006345EA">
        <w:t>aucun trésor</w:t>
      </w:r>
      <w:r w:rsidR="00573A59">
        <w:t xml:space="preserve">. </w:t>
      </w:r>
      <w:r w:rsidRPr="006345EA">
        <w:t>On l</w:t>
      </w:r>
      <w:r w:rsidR="00573A59">
        <w:t>’</w:t>
      </w:r>
      <w:r w:rsidRPr="006345EA">
        <w:t>y avait envoyé</w:t>
      </w:r>
      <w:r w:rsidR="00573A59">
        <w:t xml:space="preserve">, </w:t>
      </w:r>
      <w:r w:rsidRPr="006345EA">
        <w:t>de quelle</w:t>
      </w:r>
      <w:r w:rsidR="00573A59">
        <w:t xml:space="preserve"> </w:t>
      </w:r>
      <w:r w:rsidRPr="006345EA">
        <w:t>manière</w:t>
      </w:r>
      <w:r w:rsidR="00573A59">
        <w:t xml:space="preserve"> ? </w:t>
      </w:r>
      <w:r w:rsidRPr="006345EA">
        <w:t>Il ne s</w:t>
      </w:r>
      <w:r w:rsidR="00573A59">
        <w:t>’</w:t>
      </w:r>
      <w:r w:rsidRPr="006345EA">
        <w:t>en rendait pas compte</w:t>
      </w:r>
      <w:r w:rsidR="00573A59">
        <w:t xml:space="preserve">, </w:t>
      </w:r>
      <w:r w:rsidRPr="006345EA">
        <w:t>parce qu</w:t>
      </w:r>
      <w:r w:rsidR="00573A59">
        <w:t>’</w:t>
      </w:r>
      <w:r w:rsidRPr="006345EA">
        <w:t>on n</w:t>
      </w:r>
      <w:r w:rsidR="00573A59">
        <w:t>’</w:t>
      </w:r>
      <w:r w:rsidRPr="006345EA">
        <w:t>ignorait pas le phénomène terrestre en train de se produire</w:t>
      </w:r>
      <w:r w:rsidR="00573A59">
        <w:t>.</w:t>
      </w:r>
    </w:p>
    <w:p w14:paraId="37A8D0B9" w14:textId="77777777" w:rsidR="00573A59" w:rsidRDefault="006345EA" w:rsidP="006345EA">
      <w:r w:rsidRPr="006345EA">
        <w:t xml:space="preserve">Il entendit </w:t>
      </w:r>
      <w:r w:rsidRPr="008B1F88">
        <w:t>l</w:t>
      </w:r>
      <w:r w:rsidR="00646961" w:rsidRPr="008B1F88">
        <w:t>e</w:t>
      </w:r>
      <w:r w:rsidRPr="008B1F88">
        <w:t>s</w:t>
      </w:r>
      <w:r w:rsidRPr="006345EA">
        <w:t xml:space="preserve"> deux complices s</w:t>
      </w:r>
      <w:r w:rsidR="00573A59">
        <w:t>’</w:t>
      </w:r>
      <w:r w:rsidRPr="006345EA">
        <w:t>éloigner</w:t>
      </w:r>
      <w:r w:rsidR="00573A59">
        <w:t>.</w:t>
      </w:r>
    </w:p>
    <w:p w14:paraId="625C1688" w14:textId="77777777" w:rsidR="00573A59" w:rsidRDefault="00573A59" w:rsidP="006345EA">
      <w:r>
        <w:t>— </w:t>
      </w:r>
      <w:r w:rsidR="006345EA" w:rsidRPr="006345EA">
        <w:t>S</w:t>
      </w:r>
      <w:r>
        <w:t>’</w:t>
      </w:r>
      <w:r w:rsidR="006345EA" w:rsidRPr="006345EA">
        <w:t>ils partent</w:t>
      </w:r>
      <w:r>
        <w:t xml:space="preserve">, </w:t>
      </w:r>
      <w:r w:rsidR="006345EA" w:rsidRPr="006345EA">
        <w:t>se dit-il</w:t>
      </w:r>
      <w:r>
        <w:t xml:space="preserve">, </w:t>
      </w:r>
      <w:r w:rsidR="006345EA" w:rsidRPr="006345EA">
        <w:t>c</w:t>
      </w:r>
      <w:r>
        <w:t>’</w:t>
      </w:r>
      <w:r w:rsidR="006345EA" w:rsidRPr="006345EA">
        <w:t>est que je suis perdu</w:t>
      </w:r>
      <w:r>
        <w:t>…</w:t>
      </w:r>
    </w:p>
    <w:p w14:paraId="01D94AA2" w14:textId="77777777" w:rsidR="00573A59" w:rsidRDefault="006345EA" w:rsidP="006345EA">
      <w:r w:rsidRPr="006345EA">
        <w:t xml:space="preserve">Il tendit toute son </w:t>
      </w:r>
      <w:r w:rsidR="00E314CA" w:rsidRPr="006345EA">
        <w:t>énergie</w:t>
      </w:r>
      <w:r w:rsidR="00573A59">
        <w:t xml:space="preserve">, </w:t>
      </w:r>
      <w:r w:rsidRPr="006345EA">
        <w:t>l</w:t>
      </w:r>
      <w:r w:rsidR="00573A59">
        <w:t>’</w:t>
      </w:r>
      <w:r w:rsidRPr="006345EA">
        <w:t>appliqua à retrouver son calme</w:t>
      </w:r>
      <w:r w:rsidR="00573A59">
        <w:t xml:space="preserve">. </w:t>
      </w:r>
      <w:r w:rsidRPr="006345EA">
        <w:t>Alors</w:t>
      </w:r>
      <w:r w:rsidR="00573A59">
        <w:t xml:space="preserve">, </w:t>
      </w:r>
      <w:r w:rsidRPr="006345EA">
        <w:t>de nouveau bien</w:t>
      </w:r>
      <w:r w:rsidR="00573A59">
        <w:t xml:space="preserve"> </w:t>
      </w:r>
      <w:r w:rsidRPr="006345EA">
        <w:t>en possession de</w:t>
      </w:r>
      <w:r w:rsidR="00573A59">
        <w:t xml:space="preserve"> </w:t>
      </w:r>
      <w:r w:rsidRPr="006345EA">
        <w:t>lui-même</w:t>
      </w:r>
      <w:r w:rsidR="00573A59">
        <w:t xml:space="preserve">, </w:t>
      </w:r>
      <w:r w:rsidRPr="006345EA">
        <w:t>il recommença la</w:t>
      </w:r>
      <w:r w:rsidR="00573A59">
        <w:t xml:space="preserve"> </w:t>
      </w:r>
      <w:r w:rsidRPr="006345EA">
        <w:t>visite des gorges</w:t>
      </w:r>
      <w:r w:rsidR="00573A59">
        <w:t xml:space="preserve">, </w:t>
      </w:r>
      <w:r w:rsidRPr="006345EA">
        <w:t>parcourut chacun des couloirs et dut bien reconnaître qu</w:t>
      </w:r>
      <w:r w:rsidR="00573A59">
        <w:t>’</w:t>
      </w:r>
      <w:r w:rsidRPr="006345EA">
        <w:t>il était enfermé</w:t>
      </w:r>
      <w:r w:rsidR="00573A59">
        <w:t>.</w:t>
      </w:r>
    </w:p>
    <w:p w14:paraId="0810D98F" w14:textId="77777777" w:rsidR="00573A59" w:rsidRDefault="00573A59" w:rsidP="00090740">
      <w:r>
        <w:t>— </w:t>
      </w:r>
      <w:r w:rsidR="006345EA" w:rsidRPr="006345EA">
        <w:t>Crier</w:t>
      </w:r>
      <w:r>
        <w:t xml:space="preserve"> ? </w:t>
      </w:r>
      <w:r w:rsidR="00646961" w:rsidRPr="008B1F88">
        <w:t>À</w:t>
      </w:r>
      <w:r w:rsidR="006345EA" w:rsidRPr="008B1F88">
        <w:t xml:space="preserve"> </w:t>
      </w:r>
      <w:r w:rsidR="006345EA" w:rsidRPr="006345EA">
        <w:t>cette époque de l</w:t>
      </w:r>
      <w:r>
        <w:t>’</w:t>
      </w:r>
      <w:r w:rsidR="006345EA" w:rsidRPr="006345EA">
        <w:t>année où l</w:t>
      </w:r>
      <w:r>
        <w:t>’</w:t>
      </w:r>
      <w:r w:rsidR="006345EA" w:rsidRPr="006345EA">
        <w:t>on</w:t>
      </w:r>
      <w:r>
        <w:t xml:space="preserve"> </w:t>
      </w:r>
      <w:r w:rsidR="006345EA" w:rsidRPr="006345EA">
        <w:t>ne chasse plus</w:t>
      </w:r>
      <w:r>
        <w:t xml:space="preserve">, </w:t>
      </w:r>
      <w:r w:rsidR="006345EA" w:rsidRPr="006345EA">
        <w:t>qui passe dans ces forêts</w:t>
      </w:r>
      <w:r>
        <w:t xml:space="preserve"> ?… </w:t>
      </w:r>
      <w:r w:rsidR="006345EA" w:rsidRPr="006345EA">
        <w:t>Ah</w:t>
      </w:r>
      <w:r>
        <w:t xml:space="preserve"> ! </w:t>
      </w:r>
      <w:r w:rsidR="006345EA" w:rsidRPr="006345EA">
        <w:t>Un mois plus tard</w:t>
      </w:r>
      <w:r>
        <w:t xml:space="preserve">, </w:t>
      </w:r>
      <w:r w:rsidR="006345EA" w:rsidRPr="006345EA">
        <w:t>les touristes seraient là</w:t>
      </w:r>
      <w:r>
        <w:t xml:space="preserve"> !… </w:t>
      </w:r>
      <w:r w:rsidR="006345EA" w:rsidRPr="006345EA">
        <w:t>Mais j</w:t>
      </w:r>
      <w:r>
        <w:t>’</w:t>
      </w:r>
      <w:r w:rsidR="006345EA" w:rsidRPr="006345EA">
        <w:t>appellerais pendant des jours sans être</w:t>
      </w:r>
      <w:r>
        <w:t xml:space="preserve"> </w:t>
      </w:r>
      <w:r w:rsidR="006345EA" w:rsidRPr="006345EA">
        <w:t>entendu</w:t>
      </w:r>
      <w:r>
        <w:t> !…</w:t>
      </w:r>
    </w:p>
    <w:p w14:paraId="0976F8FB" w14:textId="77777777" w:rsidR="00573A59" w:rsidRDefault="006345EA" w:rsidP="006345EA">
      <w:r w:rsidRPr="006345EA">
        <w:t>Il s</w:t>
      </w:r>
      <w:r w:rsidR="00573A59">
        <w:t>’</w:t>
      </w:r>
      <w:r w:rsidRPr="006345EA">
        <w:t>accrocha à un espoir</w:t>
      </w:r>
      <w:r w:rsidR="00573A59">
        <w:t xml:space="preserve">. </w:t>
      </w:r>
      <w:r w:rsidRPr="006345EA">
        <w:t>Peut-être le resserrement n</w:t>
      </w:r>
      <w:r w:rsidR="00573A59">
        <w:t>’</w:t>
      </w:r>
      <w:r w:rsidRPr="006345EA">
        <w:t>affecterait-il que le pourtour de la roche</w:t>
      </w:r>
      <w:r w:rsidR="00573A59">
        <w:t xml:space="preserve">. </w:t>
      </w:r>
      <w:r w:rsidRPr="008B1F88">
        <w:t>Ali</w:t>
      </w:r>
      <w:r w:rsidRPr="006345EA">
        <w:t xml:space="preserve"> ben Amara organiserait des recherches</w:t>
      </w:r>
      <w:r w:rsidR="00573A59">
        <w:t xml:space="preserve">. </w:t>
      </w:r>
      <w:r w:rsidRPr="006345EA">
        <w:t>On le retrouverait</w:t>
      </w:r>
      <w:r w:rsidR="00573A59">
        <w:t>.</w:t>
      </w:r>
    </w:p>
    <w:p w14:paraId="343A57DE" w14:textId="77777777" w:rsidR="00573A59" w:rsidRPr="008B1F88" w:rsidRDefault="006345EA" w:rsidP="006345EA">
      <w:r w:rsidRPr="006345EA">
        <w:t>Il mesura des largeurs à l</w:t>
      </w:r>
      <w:r w:rsidR="00573A59">
        <w:t>’</w:t>
      </w:r>
      <w:r w:rsidRPr="006345EA">
        <w:t>aide de sa pelle</w:t>
      </w:r>
      <w:r w:rsidR="00573A59">
        <w:t xml:space="preserve">. </w:t>
      </w:r>
      <w:r w:rsidRPr="006345EA">
        <w:t>Une demi-heure après</w:t>
      </w:r>
      <w:r w:rsidR="00573A59">
        <w:t xml:space="preserve">, </w:t>
      </w:r>
      <w:r w:rsidRPr="006345EA">
        <w:t>ces longueurs n</w:t>
      </w:r>
      <w:r w:rsidR="00573A59">
        <w:t>’</w:t>
      </w:r>
      <w:r w:rsidRPr="006345EA">
        <w:t>étaient</w:t>
      </w:r>
      <w:r w:rsidR="00573A59">
        <w:t xml:space="preserve"> </w:t>
      </w:r>
      <w:r w:rsidRPr="006345EA">
        <w:t>plus les mêmes</w:t>
      </w:r>
      <w:r w:rsidR="00573A59">
        <w:t xml:space="preserve">. </w:t>
      </w:r>
      <w:r w:rsidRPr="006345EA">
        <w:t>Chaque couloir s</w:t>
      </w:r>
      <w:r w:rsidR="00573A59">
        <w:t>’</w:t>
      </w:r>
      <w:r w:rsidRPr="006345EA">
        <w:t>était rétréci</w:t>
      </w:r>
      <w:r w:rsidR="00573A59">
        <w:t xml:space="preserve"> </w:t>
      </w:r>
      <w:r w:rsidRPr="006345EA">
        <w:t>d</w:t>
      </w:r>
      <w:r w:rsidR="00573A59">
        <w:t>’</w:t>
      </w:r>
      <w:r w:rsidRPr="006345EA">
        <w:t>au moins 20 centimètres</w:t>
      </w:r>
      <w:r w:rsidR="00573A59">
        <w:t>.</w:t>
      </w:r>
    </w:p>
    <w:p w14:paraId="3D49AE0D" w14:textId="4F3B6EB2" w:rsidR="00E314CA" w:rsidRPr="008B1F88" w:rsidRDefault="004461E1" w:rsidP="00E314CA">
      <w:pPr>
        <w:pStyle w:val="Image"/>
      </w:pPr>
      <w:r w:rsidRPr="008B1F88">
        <w:rPr>
          <w:noProof/>
        </w:rPr>
        <w:lastRenderedPageBreak/>
        <w:drawing>
          <wp:inline distT="0" distB="0" distL="0" distR="0" wp14:anchorId="2E3D0A98" wp14:editId="07AE929E">
            <wp:extent cx="3189605" cy="4140200"/>
            <wp:effectExtent l="0" t="0" r="0" b="0"/>
            <wp:docPr id="1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89605" cy="4140200"/>
                    </a:xfrm>
                    <a:prstGeom prst="rect">
                      <a:avLst/>
                    </a:prstGeom>
                    <a:noFill/>
                    <a:ln>
                      <a:noFill/>
                    </a:ln>
                  </pic:spPr>
                </pic:pic>
              </a:graphicData>
            </a:graphic>
          </wp:inline>
        </w:drawing>
      </w:r>
    </w:p>
    <w:p w14:paraId="4EA709D4" w14:textId="77777777" w:rsidR="00573A59" w:rsidRDefault="00573A59" w:rsidP="00090740">
      <w:r>
        <w:t>— </w:t>
      </w:r>
      <w:r w:rsidR="006345EA" w:rsidRPr="006345EA">
        <w:t>Je suis fichu</w:t>
      </w:r>
      <w:r>
        <w:t xml:space="preserve"> ! </w:t>
      </w:r>
      <w:r w:rsidR="006345EA" w:rsidRPr="006345EA">
        <w:t>dit-il tout haut</w:t>
      </w:r>
      <w:r>
        <w:t>.</w:t>
      </w:r>
    </w:p>
    <w:p w14:paraId="7930F370" w14:textId="77777777" w:rsidR="00573A59" w:rsidRDefault="006345EA" w:rsidP="006345EA">
      <w:r w:rsidRPr="006345EA">
        <w:t>Déjà il avait envisagé l</w:t>
      </w:r>
      <w:r w:rsidR="00573A59">
        <w:t>’</w:t>
      </w:r>
      <w:r w:rsidRPr="006345EA">
        <w:t>escalade</w:t>
      </w:r>
      <w:r w:rsidR="00573A59">
        <w:t xml:space="preserve">, </w:t>
      </w:r>
      <w:r w:rsidRPr="006345EA">
        <w:t>étudiant avec soin chacune des parois</w:t>
      </w:r>
      <w:r w:rsidR="00573A59">
        <w:t xml:space="preserve">. </w:t>
      </w:r>
      <w:r w:rsidRPr="006345EA">
        <w:t>Hélas</w:t>
      </w:r>
      <w:r w:rsidR="00573A59">
        <w:t xml:space="preserve"> ! </w:t>
      </w:r>
      <w:r w:rsidRPr="006345EA">
        <w:t>Elles</w:t>
      </w:r>
      <w:r w:rsidR="00573A59">
        <w:t xml:space="preserve"> </w:t>
      </w:r>
      <w:r w:rsidRPr="006345EA">
        <w:t>étaient toutes verticales</w:t>
      </w:r>
      <w:r w:rsidR="00573A59">
        <w:t xml:space="preserve">, </w:t>
      </w:r>
      <w:r w:rsidRPr="006345EA">
        <w:t>lisses et gluantes</w:t>
      </w:r>
      <w:r w:rsidR="00573A59">
        <w:t xml:space="preserve">. </w:t>
      </w:r>
      <w:r w:rsidRPr="006345EA">
        <w:t>Pas</w:t>
      </w:r>
      <w:r w:rsidR="00573A59">
        <w:t xml:space="preserve"> </w:t>
      </w:r>
      <w:r w:rsidRPr="006345EA">
        <w:t>moyen d</w:t>
      </w:r>
      <w:r w:rsidR="00573A59">
        <w:t>’</w:t>
      </w:r>
      <w:r w:rsidRPr="006345EA">
        <w:t>en gravir même un mètre</w:t>
      </w:r>
      <w:r w:rsidR="00573A59">
        <w:t>.</w:t>
      </w:r>
    </w:p>
    <w:p w14:paraId="65F7FF54" w14:textId="77777777" w:rsidR="00573A59" w:rsidRDefault="006345EA" w:rsidP="006345EA">
      <w:r w:rsidRPr="006345EA">
        <w:t>Il chercha le point le plus large</w:t>
      </w:r>
      <w:r w:rsidR="00573A59">
        <w:t xml:space="preserve">. </w:t>
      </w:r>
      <w:r w:rsidRPr="006345EA">
        <w:t>Il se tiendrait là</w:t>
      </w:r>
      <w:r w:rsidR="00573A59">
        <w:t xml:space="preserve">, </w:t>
      </w:r>
      <w:r w:rsidRPr="006345EA">
        <w:t>sans désespérer</w:t>
      </w:r>
      <w:r w:rsidR="00573A59">
        <w:t xml:space="preserve">. </w:t>
      </w:r>
      <w:r w:rsidRPr="006345EA">
        <w:t>Mais il se rendait compte combien il circulait plus difficilement</w:t>
      </w:r>
      <w:r w:rsidR="00573A59">
        <w:t xml:space="preserve"> </w:t>
      </w:r>
      <w:r w:rsidRPr="006345EA">
        <w:t>dans ses couloirs</w:t>
      </w:r>
      <w:r w:rsidR="00573A59">
        <w:t xml:space="preserve">. </w:t>
      </w:r>
      <w:r w:rsidRPr="006345EA">
        <w:t>Presque partout ses coudes</w:t>
      </w:r>
      <w:r w:rsidR="00573A59">
        <w:t xml:space="preserve"> </w:t>
      </w:r>
      <w:r w:rsidRPr="006345EA">
        <w:t>raclaient la roche</w:t>
      </w:r>
      <w:r w:rsidR="00573A59">
        <w:t xml:space="preserve">. </w:t>
      </w:r>
      <w:r w:rsidRPr="006345EA">
        <w:t>Quoiqu</w:t>
      </w:r>
      <w:r w:rsidR="00573A59">
        <w:t>’</w:t>
      </w:r>
      <w:r w:rsidRPr="006345EA">
        <w:t>il fût à peine onze</w:t>
      </w:r>
      <w:r w:rsidR="00573A59">
        <w:t xml:space="preserve"> </w:t>
      </w:r>
      <w:r w:rsidRPr="006345EA">
        <w:t>heures</w:t>
      </w:r>
      <w:r w:rsidR="00573A59">
        <w:t xml:space="preserve">, </w:t>
      </w:r>
      <w:r w:rsidRPr="006345EA">
        <w:t>le jour diminuait</w:t>
      </w:r>
      <w:r w:rsidR="00573A59">
        <w:t>.</w:t>
      </w:r>
    </w:p>
    <w:p w14:paraId="760B2C3A" w14:textId="77777777" w:rsidR="00573A59" w:rsidRDefault="006345EA" w:rsidP="006345EA">
      <w:r w:rsidRPr="006345EA">
        <w:t>Il leva les yeux</w:t>
      </w:r>
      <w:r w:rsidR="00573A59">
        <w:t xml:space="preserve">. </w:t>
      </w:r>
      <w:r w:rsidRPr="006345EA">
        <w:t>Le haut des murailles se touchait en plusieurs endroits</w:t>
      </w:r>
      <w:r w:rsidR="00573A59">
        <w:t xml:space="preserve">. </w:t>
      </w:r>
      <w:r w:rsidRPr="006345EA">
        <w:t>Avant de l</w:t>
      </w:r>
      <w:r w:rsidR="00573A59">
        <w:t>’</w:t>
      </w:r>
      <w:r w:rsidRPr="006345EA">
        <w:t>écraser</w:t>
      </w:r>
      <w:r w:rsidR="00573A59">
        <w:t xml:space="preserve">, </w:t>
      </w:r>
      <w:r w:rsidRPr="006345EA">
        <w:t>la roche allait-elle sceller son tombeau</w:t>
      </w:r>
      <w:r w:rsidR="00573A59">
        <w:t> ?</w:t>
      </w:r>
    </w:p>
    <w:p w14:paraId="25ACB0CC" w14:textId="77777777" w:rsidR="00573A59" w:rsidRDefault="006345EA" w:rsidP="006345EA">
      <w:r w:rsidRPr="006345EA">
        <w:t>Il frissonna</w:t>
      </w:r>
      <w:r w:rsidR="00573A59">
        <w:t xml:space="preserve">. </w:t>
      </w:r>
      <w:r w:rsidRPr="006345EA">
        <w:t>Le froid et l</w:t>
      </w:r>
      <w:r w:rsidR="00573A59">
        <w:t>’</w:t>
      </w:r>
      <w:r w:rsidRPr="006345EA">
        <w:t>humidité le pénétraient peu à peu</w:t>
      </w:r>
      <w:r w:rsidR="00573A59">
        <w:t>.</w:t>
      </w:r>
    </w:p>
    <w:p w14:paraId="6D07422C" w14:textId="77777777" w:rsidR="00573A59" w:rsidRDefault="006345EA" w:rsidP="00E314CA">
      <w:r w:rsidRPr="006345EA">
        <w:lastRenderedPageBreak/>
        <w:t>Il s</w:t>
      </w:r>
      <w:r w:rsidR="00573A59">
        <w:t>’</w:t>
      </w:r>
      <w:r w:rsidRPr="006345EA">
        <w:t>était assis sur le sable humide</w:t>
      </w:r>
      <w:r w:rsidR="00573A59">
        <w:t xml:space="preserve">. </w:t>
      </w:r>
      <w:r w:rsidRPr="006345EA">
        <w:t>La tête entre les mains</w:t>
      </w:r>
      <w:r w:rsidR="00573A59">
        <w:t xml:space="preserve">, </w:t>
      </w:r>
      <w:r w:rsidRPr="006345EA">
        <w:t>il se perdait dans ses pensées</w:t>
      </w:r>
      <w:r w:rsidR="00573A59">
        <w:t xml:space="preserve"> </w:t>
      </w:r>
      <w:r w:rsidRPr="006345EA">
        <w:t>amères</w:t>
      </w:r>
      <w:r w:rsidR="00573A59">
        <w:t xml:space="preserve">. </w:t>
      </w:r>
      <w:r w:rsidRPr="006345EA">
        <w:t>Soudain</w:t>
      </w:r>
      <w:r w:rsidR="00573A59">
        <w:t xml:space="preserve">, </w:t>
      </w:r>
      <w:r w:rsidRPr="006345EA">
        <w:t>un nouveau craquement gronda au fond de la pierre</w:t>
      </w:r>
      <w:r w:rsidR="00573A59">
        <w:t xml:space="preserve">. </w:t>
      </w:r>
      <w:r w:rsidRPr="006345EA">
        <w:t>Il releva le front</w:t>
      </w:r>
      <w:r w:rsidR="00573A59">
        <w:t xml:space="preserve">. </w:t>
      </w:r>
      <w:r w:rsidRPr="006345EA">
        <w:t>Tout</w:t>
      </w:r>
      <w:r w:rsidR="00573A59">
        <w:t xml:space="preserve"> </w:t>
      </w:r>
      <w:r w:rsidRPr="006345EA">
        <w:t>un couloir</w:t>
      </w:r>
      <w:r w:rsidR="00573A59">
        <w:t xml:space="preserve">, </w:t>
      </w:r>
      <w:r w:rsidRPr="006345EA">
        <w:t>à gauche</w:t>
      </w:r>
      <w:r w:rsidR="00573A59">
        <w:t xml:space="preserve">, </w:t>
      </w:r>
      <w:r w:rsidRPr="006345EA">
        <w:t>venait de se coller hermétiquement</w:t>
      </w:r>
      <w:r w:rsidR="00573A59">
        <w:t xml:space="preserve">. </w:t>
      </w:r>
      <w:r w:rsidRPr="006345EA">
        <w:t>La vision nette de ce qu</w:t>
      </w:r>
      <w:r w:rsidR="00573A59">
        <w:t>’</w:t>
      </w:r>
      <w:r w:rsidRPr="006345EA">
        <w:t>il allait</w:t>
      </w:r>
      <w:r w:rsidR="00573A59">
        <w:t xml:space="preserve"> </w:t>
      </w:r>
      <w:r w:rsidRPr="006345EA">
        <w:t>peut-être subir à la minute suivante l</w:t>
      </w:r>
      <w:r w:rsidR="00573A59">
        <w:t>’</w:t>
      </w:r>
      <w:r w:rsidRPr="006345EA">
        <w:t>épouvanta</w:t>
      </w:r>
      <w:r w:rsidR="00573A59">
        <w:t xml:space="preserve">. </w:t>
      </w:r>
      <w:r w:rsidRPr="006345EA">
        <w:t>Éperdument</w:t>
      </w:r>
      <w:r w:rsidR="00573A59">
        <w:t xml:space="preserve">, </w:t>
      </w:r>
      <w:r w:rsidRPr="006345EA">
        <w:t>il appela au secours</w:t>
      </w:r>
      <w:r w:rsidR="00573A59">
        <w:t xml:space="preserve">, </w:t>
      </w:r>
      <w:r w:rsidRPr="006345EA">
        <w:t>il</w:t>
      </w:r>
      <w:r w:rsidR="00573A59">
        <w:t xml:space="preserve"> </w:t>
      </w:r>
      <w:r w:rsidRPr="006345EA">
        <w:t>cria sa détresse</w:t>
      </w:r>
      <w:r w:rsidR="00573A59">
        <w:t xml:space="preserve">. </w:t>
      </w:r>
      <w:r w:rsidRPr="006345EA">
        <w:t>Tout l</w:t>
      </w:r>
      <w:r w:rsidR="00573A59">
        <w:t>’</w:t>
      </w:r>
      <w:r w:rsidRPr="006345EA">
        <w:t>instinct de la vie</w:t>
      </w:r>
      <w:r w:rsidR="00573A59">
        <w:t xml:space="preserve">. </w:t>
      </w:r>
      <w:r w:rsidR="00E314CA" w:rsidRPr="006345EA">
        <w:t>L</w:t>
      </w:r>
      <w:r w:rsidRPr="006345EA">
        <w:t>a</w:t>
      </w:r>
      <w:r w:rsidR="00E314CA">
        <w:t xml:space="preserve"> </w:t>
      </w:r>
      <w:r w:rsidRPr="006345EA">
        <w:t>révolte de la jeunesse remontait en lui</w:t>
      </w:r>
      <w:r w:rsidR="00573A59">
        <w:t xml:space="preserve">. </w:t>
      </w:r>
      <w:r w:rsidRPr="006345EA">
        <w:t>Il trembla au fond</w:t>
      </w:r>
      <w:r w:rsidR="00573A59">
        <w:t xml:space="preserve"> </w:t>
      </w:r>
      <w:r w:rsidRPr="006345EA">
        <w:t>de cette épouvantable fosse</w:t>
      </w:r>
      <w:r w:rsidR="00573A59">
        <w:t>.</w:t>
      </w:r>
    </w:p>
    <w:p w14:paraId="4A827770" w14:textId="77777777" w:rsidR="00573A59" w:rsidRDefault="006345EA" w:rsidP="006345EA">
      <w:r w:rsidRPr="006345EA">
        <w:t>Après avoir épuisé ses poumons dans ses vains hurlements</w:t>
      </w:r>
      <w:r w:rsidR="00573A59">
        <w:t xml:space="preserve">, </w:t>
      </w:r>
      <w:r w:rsidRPr="006345EA">
        <w:t>il s</w:t>
      </w:r>
      <w:r w:rsidR="00573A59">
        <w:t>’</w:t>
      </w:r>
      <w:r w:rsidRPr="006345EA">
        <w:t>arrêta</w:t>
      </w:r>
      <w:r w:rsidR="00573A59">
        <w:t xml:space="preserve">, </w:t>
      </w:r>
      <w:r w:rsidRPr="006345EA">
        <w:t>écouta</w:t>
      </w:r>
      <w:r w:rsidR="00573A59">
        <w:t xml:space="preserve">… </w:t>
      </w:r>
      <w:r w:rsidRPr="006345EA">
        <w:t>Le</w:t>
      </w:r>
      <w:r w:rsidR="00573A59">
        <w:t xml:space="preserve"> </w:t>
      </w:r>
      <w:r w:rsidRPr="006345EA">
        <w:t>silence</w:t>
      </w:r>
      <w:r w:rsidR="00573A59">
        <w:t xml:space="preserve">. </w:t>
      </w:r>
      <w:r w:rsidRPr="006345EA">
        <w:t>Rien que le silence</w:t>
      </w:r>
      <w:r w:rsidR="00573A59">
        <w:t xml:space="preserve">. </w:t>
      </w:r>
      <w:r w:rsidRPr="006345EA">
        <w:t>Plus rien de ces</w:t>
      </w:r>
      <w:r w:rsidR="00573A59">
        <w:t xml:space="preserve"> </w:t>
      </w:r>
      <w:r w:rsidRPr="006345EA">
        <w:t>mille bruits qui font vivre une forêt</w:t>
      </w:r>
      <w:r w:rsidR="00573A59">
        <w:t xml:space="preserve">. </w:t>
      </w:r>
      <w:r w:rsidRPr="006345EA">
        <w:t>Les animaux</w:t>
      </w:r>
      <w:r w:rsidR="00573A59">
        <w:t xml:space="preserve">, </w:t>
      </w:r>
      <w:r w:rsidRPr="006345EA">
        <w:t>avertis par l</w:t>
      </w:r>
      <w:r w:rsidR="00573A59">
        <w:t>’</w:t>
      </w:r>
      <w:r w:rsidRPr="006345EA">
        <w:t>instinct</w:t>
      </w:r>
      <w:r w:rsidR="00573A59">
        <w:t xml:space="preserve">, </w:t>
      </w:r>
      <w:r w:rsidRPr="006345EA">
        <w:t>devaient fuir ces</w:t>
      </w:r>
      <w:r w:rsidR="00573A59">
        <w:t xml:space="preserve"> </w:t>
      </w:r>
      <w:r w:rsidRPr="006345EA">
        <w:t>lieux condamnés</w:t>
      </w:r>
      <w:r w:rsidR="00573A59">
        <w:t>.</w:t>
      </w:r>
    </w:p>
    <w:p w14:paraId="0A2CDB6F" w14:textId="77777777" w:rsidR="00573A59" w:rsidRDefault="006345EA" w:rsidP="006345EA">
      <w:r w:rsidRPr="006345EA">
        <w:t>Il ne cria plus</w:t>
      </w:r>
      <w:r w:rsidR="00573A59">
        <w:t xml:space="preserve">. </w:t>
      </w:r>
      <w:r w:rsidR="00E314CA">
        <w:t>À</w:t>
      </w:r>
      <w:r w:rsidRPr="006345EA">
        <w:t xml:space="preserve"> quoi bon</w:t>
      </w:r>
      <w:r w:rsidR="00573A59">
        <w:t> ?…</w:t>
      </w:r>
    </w:p>
    <w:p w14:paraId="75EAD955" w14:textId="77777777" w:rsidR="00573A59" w:rsidRDefault="006345EA" w:rsidP="006345EA">
      <w:r w:rsidRPr="006345EA">
        <w:t>Plusieurs fois</w:t>
      </w:r>
      <w:r w:rsidR="00573A59">
        <w:t xml:space="preserve">, </w:t>
      </w:r>
      <w:r w:rsidRPr="006345EA">
        <w:t>d</w:t>
      </w:r>
      <w:r w:rsidR="00573A59">
        <w:t>’</w:t>
      </w:r>
      <w:r w:rsidRPr="006345EA">
        <w:t>un mouvement machinal</w:t>
      </w:r>
      <w:r w:rsidR="00573A59">
        <w:t xml:space="preserve">, </w:t>
      </w:r>
      <w:r w:rsidRPr="006345EA">
        <w:t>il avait tâté sa poche à revolver</w:t>
      </w:r>
      <w:r w:rsidR="00573A59">
        <w:t xml:space="preserve">. </w:t>
      </w:r>
      <w:r w:rsidRPr="006345EA">
        <w:t>Elle était vide</w:t>
      </w:r>
      <w:r w:rsidR="00573A59">
        <w:t xml:space="preserve">. </w:t>
      </w:r>
      <w:r w:rsidRPr="006345EA">
        <w:t>Ah</w:t>
      </w:r>
      <w:r w:rsidR="00573A59">
        <w:t xml:space="preserve"> ! </w:t>
      </w:r>
      <w:r w:rsidRPr="006345EA">
        <w:t>S</w:t>
      </w:r>
      <w:r w:rsidR="00573A59">
        <w:t>’</w:t>
      </w:r>
      <w:r w:rsidRPr="006345EA">
        <w:t>il n</w:t>
      </w:r>
      <w:r w:rsidR="00573A59">
        <w:t>’</w:t>
      </w:r>
      <w:r w:rsidRPr="006345EA">
        <w:t>avait pas oublié l</w:t>
      </w:r>
      <w:r w:rsidR="00573A59">
        <w:t>’</w:t>
      </w:r>
      <w:r w:rsidRPr="006345EA">
        <w:t>arme sur sa table</w:t>
      </w:r>
      <w:r w:rsidR="00573A59">
        <w:t xml:space="preserve"> ! </w:t>
      </w:r>
      <w:r w:rsidRPr="006345EA">
        <w:t>Il n</w:t>
      </w:r>
      <w:r w:rsidR="00573A59">
        <w:t>’</w:t>
      </w:r>
      <w:r w:rsidRPr="006345EA">
        <w:t>attendrait pas la</w:t>
      </w:r>
      <w:r w:rsidR="00573A59">
        <w:t xml:space="preserve"> </w:t>
      </w:r>
      <w:r w:rsidRPr="006345EA">
        <w:t>seconde fatale où sa poitrine se briserait</w:t>
      </w:r>
      <w:r w:rsidR="00573A59">
        <w:t>…</w:t>
      </w:r>
    </w:p>
    <w:p w14:paraId="4DA091EE" w14:textId="77777777" w:rsidR="00573A59" w:rsidRDefault="006345EA" w:rsidP="00E314CA">
      <w:r w:rsidRPr="006345EA">
        <w:t>Il envisagea la possibilité de se tuer avec la pelle qu</w:t>
      </w:r>
      <w:r w:rsidR="00573A59">
        <w:t>’</w:t>
      </w:r>
      <w:r w:rsidRPr="006345EA">
        <w:t>il avait apportée</w:t>
      </w:r>
      <w:r w:rsidR="00573A59">
        <w:t xml:space="preserve">. </w:t>
      </w:r>
      <w:r w:rsidRPr="006345EA">
        <w:t>Un outil de fer</w:t>
      </w:r>
      <w:r w:rsidR="00573A59">
        <w:t xml:space="preserve">, </w:t>
      </w:r>
      <w:r w:rsidRPr="006345EA">
        <w:t>ça</w:t>
      </w:r>
      <w:r w:rsidR="00573A59">
        <w:t xml:space="preserve"> </w:t>
      </w:r>
      <w:r w:rsidRPr="006345EA">
        <w:t>peut toujours briser un crâne</w:t>
      </w:r>
      <w:r w:rsidR="00573A59">
        <w:t xml:space="preserve"> ! </w:t>
      </w:r>
      <w:r w:rsidRPr="006345EA">
        <w:t>Mais aurait-il</w:t>
      </w:r>
      <w:r w:rsidR="00573A59">
        <w:t xml:space="preserve"> </w:t>
      </w:r>
      <w:r w:rsidRPr="006345EA">
        <w:t>la force</w:t>
      </w:r>
      <w:r w:rsidR="00573A59">
        <w:t xml:space="preserve"> ? </w:t>
      </w:r>
      <w:r w:rsidRPr="006345EA">
        <w:t>Réussirait-il à se</w:t>
      </w:r>
      <w:r w:rsidR="00573A59">
        <w:t xml:space="preserve"> </w:t>
      </w:r>
      <w:r w:rsidRPr="006345EA">
        <w:t>donner lui-même le coup formidable</w:t>
      </w:r>
      <w:r w:rsidR="00573A59">
        <w:t xml:space="preserve"> ? </w:t>
      </w:r>
      <w:r w:rsidRPr="006345EA">
        <w:t>Il</w:t>
      </w:r>
      <w:r w:rsidR="00573A59">
        <w:t xml:space="preserve"> </w:t>
      </w:r>
      <w:r w:rsidRPr="006345EA">
        <w:t>attendait encore</w:t>
      </w:r>
      <w:r w:rsidR="00573A59">
        <w:t xml:space="preserve">, </w:t>
      </w:r>
      <w:r w:rsidRPr="006345EA">
        <w:t>tenant</w:t>
      </w:r>
      <w:r w:rsidR="00573A59">
        <w:t xml:space="preserve"> </w:t>
      </w:r>
      <w:r w:rsidRPr="006345EA">
        <w:t>l</w:t>
      </w:r>
      <w:r w:rsidR="00573A59">
        <w:t>’</w:t>
      </w:r>
      <w:r w:rsidRPr="006345EA">
        <w:t>outil</w:t>
      </w:r>
      <w:r w:rsidR="00E314CA">
        <w:t xml:space="preserve"> </w:t>
      </w:r>
      <w:r w:rsidRPr="006345EA">
        <w:t>dans sa main</w:t>
      </w:r>
      <w:r w:rsidR="00573A59">
        <w:t xml:space="preserve">. </w:t>
      </w:r>
      <w:r w:rsidRPr="006345EA">
        <w:t>Puis il essaya</w:t>
      </w:r>
      <w:r w:rsidR="00573A59">
        <w:t xml:space="preserve"> </w:t>
      </w:r>
      <w:r w:rsidRPr="006345EA">
        <w:t>de parcourir de</w:t>
      </w:r>
      <w:r w:rsidR="00573A59">
        <w:t xml:space="preserve"> </w:t>
      </w:r>
      <w:r w:rsidRPr="006345EA">
        <w:t>nouveau les</w:t>
      </w:r>
      <w:r w:rsidR="00573A59">
        <w:t xml:space="preserve"> </w:t>
      </w:r>
      <w:r w:rsidRPr="006345EA">
        <w:t>couloirs de cette</w:t>
      </w:r>
      <w:r w:rsidR="00573A59">
        <w:t xml:space="preserve"> </w:t>
      </w:r>
      <w:r w:rsidRPr="006345EA">
        <w:t>tombe</w:t>
      </w:r>
      <w:r w:rsidR="00573A59">
        <w:t xml:space="preserve">. </w:t>
      </w:r>
      <w:r w:rsidRPr="006345EA">
        <w:t>Il</w:t>
      </w:r>
      <w:r w:rsidR="00573A59">
        <w:t xml:space="preserve"> </w:t>
      </w:r>
      <w:r w:rsidRPr="006345EA">
        <w:t>ne</w:t>
      </w:r>
      <w:r w:rsidR="00573A59">
        <w:t xml:space="preserve"> </w:t>
      </w:r>
      <w:r w:rsidRPr="006345EA">
        <w:t>put s</w:t>
      </w:r>
      <w:r w:rsidR="00573A59">
        <w:t>’</w:t>
      </w:r>
      <w:r w:rsidRPr="006345EA">
        <w:t>avancer</w:t>
      </w:r>
      <w:r w:rsidR="00573A59">
        <w:t xml:space="preserve"> </w:t>
      </w:r>
      <w:r w:rsidRPr="006345EA">
        <w:t>que de quelques</w:t>
      </w:r>
      <w:r w:rsidR="00573A59">
        <w:t xml:space="preserve"> </w:t>
      </w:r>
      <w:r w:rsidRPr="006345EA">
        <w:t>mètres</w:t>
      </w:r>
      <w:r w:rsidR="00573A59">
        <w:t xml:space="preserve">. </w:t>
      </w:r>
      <w:r w:rsidRPr="006345EA">
        <w:t>Il revint</w:t>
      </w:r>
      <w:r w:rsidR="00573A59">
        <w:t xml:space="preserve"> </w:t>
      </w:r>
      <w:r w:rsidRPr="006345EA">
        <w:t>à son point de</w:t>
      </w:r>
      <w:r w:rsidR="00573A59">
        <w:t xml:space="preserve"> </w:t>
      </w:r>
      <w:r w:rsidRPr="006345EA">
        <w:t>départ</w:t>
      </w:r>
      <w:r w:rsidR="00573A59">
        <w:t xml:space="preserve">, </w:t>
      </w:r>
      <w:r w:rsidRPr="006345EA">
        <w:t>le plus</w:t>
      </w:r>
      <w:r w:rsidR="00573A59">
        <w:t xml:space="preserve"> </w:t>
      </w:r>
      <w:r w:rsidRPr="006345EA">
        <w:t>large et celui</w:t>
      </w:r>
      <w:r w:rsidR="00573A59">
        <w:t xml:space="preserve"> </w:t>
      </w:r>
      <w:r w:rsidRPr="006345EA">
        <w:t>où</w:t>
      </w:r>
      <w:r w:rsidR="008F1576">
        <w:t xml:space="preserve"> </w:t>
      </w:r>
      <w:r w:rsidR="000A7223">
        <w:t>l</w:t>
      </w:r>
      <w:r w:rsidRPr="006345EA">
        <w:t>a roche restait en haut</w:t>
      </w:r>
      <w:r w:rsidR="00573A59">
        <w:t xml:space="preserve"> </w:t>
      </w:r>
      <w:r w:rsidRPr="006345EA">
        <w:t>bien écartée</w:t>
      </w:r>
      <w:r w:rsidR="00573A59">
        <w:t xml:space="preserve">. </w:t>
      </w:r>
      <w:r w:rsidRPr="006345EA">
        <w:t>Là</w:t>
      </w:r>
      <w:r w:rsidR="00573A59">
        <w:t xml:space="preserve"> </w:t>
      </w:r>
      <w:r w:rsidRPr="006345EA">
        <w:t>au moins</w:t>
      </w:r>
      <w:r w:rsidR="00573A59">
        <w:t xml:space="preserve">, </w:t>
      </w:r>
      <w:r w:rsidRPr="006345EA">
        <w:t>il</w:t>
      </w:r>
      <w:r w:rsidR="00573A59">
        <w:t xml:space="preserve"> </w:t>
      </w:r>
      <w:r w:rsidRPr="006345EA">
        <w:t>voyait le ciel</w:t>
      </w:r>
      <w:r w:rsidR="00573A59">
        <w:t xml:space="preserve">, </w:t>
      </w:r>
      <w:r w:rsidRPr="006345EA">
        <w:t>la lumière qui allait s</w:t>
      </w:r>
      <w:r w:rsidR="00573A59">
        <w:t>’</w:t>
      </w:r>
      <w:r w:rsidRPr="006345EA">
        <w:t>éteindre</w:t>
      </w:r>
      <w:r w:rsidR="00573A59">
        <w:t>.</w:t>
      </w:r>
    </w:p>
    <w:p w14:paraId="240B41A3" w14:textId="77777777" w:rsidR="00573A59" w:rsidRDefault="006345EA" w:rsidP="006345EA">
      <w:r w:rsidRPr="006345EA">
        <w:t>Son esprit retourna à Taza</w:t>
      </w:r>
      <w:r w:rsidR="00573A59">
        <w:t xml:space="preserve">, </w:t>
      </w:r>
      <w:r w:rsidRPr="006345EA">
        <w:t>la guerre</w:t>
      </w:r>
      <w:r w:rsidR="00573A59">
        <w:t xml:space="preserve">, </w:t>
      </w:r>
      <w:r w:rsidRPr="006345EA">
        <w:t>à Saint-Cyr</w:t>
      </w:r>
      <w:r w:rsidR="00573A59">
        <w:t xml:space="preserve">, </w:t>
      </w:r>
      <w:r w:rsidRPr="006345EA">
        <w:t>à son enfance</w:t>
      </w:r>
      <w:r w:rsidR="00573A59">
        <w:t xml:space="preserve">, </w:t>
      </w:r>
      <w:r w:rsidRPr="006345EA">
        <w:t>près de ses parents</w:t>
      </w:r>
      <w:r w:rsidR="00573A59">
        <w:t xml:space="preserve">… </w:t>
      </w:r>
      <w:r w:rsidRPr="006345EA">
        <w:t>Il n</w:t>
      </w:r>
      <w:r w:rsidR="00573A59">
        <w:t>’</w:t>
      </w:r>
      <w:r w:rsidRPr="006345EA">
        <w:t>avait plus peur</w:t>
      </w:r>
      <w:r w:rsidR="00573A59">
        <w:t xml:space="preserve">. </w:t>
      </w:r>
      <w:r w:rsidRPr="006345EA">
        <w:t xml:space="preserve">La tristesse </w:t>
      </w:r>
      <w:r w:rsidRPr="006345EA">
        <w:lastRenderedPageBreak/>
        <w:t>le gagnait</w:t>
      </w:r>
      <w:r w:rsidR="00573A59">
        <w:t xml:space="preserve">, </w:t>
      </w:r>
      <w:r w:rsidRPr="006345EA">
        <w:t>avec la vision de tout ce qu</w:t>
      </w:r>
      <w:r w:rsidR="00573A59">
        <w:t>’</w:t>
      </w:r>
      <w:r w:rsidRPr="006345EA">
        <w:t>il</w:t>
      </w:r>
      <w:r w:rsidR="00573A59">
        <w:t xml:space="preserve"> </w:t>
      </w:r>
      <w:r w:rsidRPr="006345EA">
        <w:t>allait perdre</w:t>
      </w:r>
      <w:r w:rsidR="00573A59">
        <w:t xml:space="preserve">. </w:t>
      </w:r>
      <w:r w:rsidRPr="006345EA">
        <w:t>Que de belles années</w:t>
      </w:r>
      <w:r w:rsidR="00573A59">
        <w:t xml:space="preserve"> </w:t>
      </w:r>
      <w:r w:rsidRPr="006345EA">
        <w:t>il aurait eues encore</w:t>
      </w:r>
      <w:r w:rsidR="00573A59">
        <w:t xml:space="preserve"> !… </w:t>
      </w:r>
      <w:r w:rsidRPr="006345EA">
        <w:t>Il gardait</w:t>
      </w:r>
      <w:r w:rsidR="00573A59">
        <w:t xml:space="preserve"> </w:t>
      </w:r>
      <w:r w:rsidRPr="006345EA">
        <w:t>la tête levée</w:t>
      </w:r>
      <w:r w:rsidR="00573A59">
        <w:t xml:space="preserve">, </w:t>
      </w:r>
      <w:r w:rsidRPr="006345EA">
        <w:t>dans la pose si habituelle aux aviateurs qui ont enseigné</w:t>
      </w:r>
      <w:r w:rsidR="00573A59">
        <w:t xml:space="preserve"> </w:t>
      </w:r>
      <w:r w:rsidRPr="006345EA">
        <w:t>dans une école</w:t>
      </w:r>
      <w:r w:rsidR="00573A59">
        <w:t xml:space="preserve">. </w:t>
      </w:r>
      <w:r w:rsidRPr="006345EA">
        <w:t xml:space="preserve">Une </w:t>
      </w:r>
      <w:r w:rsidRPr="008B1F88">
        <w:t>tache</w:t>
      </w:r>
      <w:r w:rsidRPr="006345EA">
        <w:t xml:space="preserve"> bleue</w:t>
      </w:r>
      <w:r w:rsidR="00573A59">
        <w:t xml:space="preserve">, </w:t>
      </w:r>
      <w:r w:rsidRPr="006345EA">
        <w:t>d</w:t>
      </w:r>
      <w:r w:rsidR="00573A59">
        <w:t>’</w:t>
      </w:r>
      <w:r w:rsidRPr="006345EA">
        <w:t>un bleu ardent</w:t>
      </w:r>
      <w:r w:rsidR="00573A59">
        <w:t xml:space="preserve">, </w:t>
      </w:r>
      <w:r w:rsidRPr="006345EA">
        <w:t>passa au-dessus de la coupure</w:t>
      </w:r>
      <w:r w:rsidR="00573A59">
        <w:t>.</w:t>
      </w:r>
    </w:p>
    <w:p w14:paraId="5EE1CC73" w14:textId="77777777" w:rsidR="00573A59" w:rsidRDefault="00573A59" w:rsidP="006345EA">
      <w:r>
        <w:t>— </w:t>
      </w:r>
      <w:r w:rsidR="006345EA" w:rsidRPr="006345EA">
        <w:t>J</w:t>
      </w:r>
      <w:r>
        <w:t>’</w:t>
      </w:r>
      <w:r w:rsidR="006345EA" w:rsidRPr="006345EA">
        <w:t>étais là-dedans</w:t>
      </w:r>
      <w:r>
        <w:t xml:space="preserve">, </w:t>
      </w:r>
      <w:r w:rsidR="006345EA" w:rsidRPr="006345EA">
        <w:t>il y a quelques jours</w:t>
      </w:r>
      <w:r>
        <w:t xml:space="preserve">… </w:t>
      </w:r>
      <w:r w:rsidR="006345EA" w:rsidRPr="006345EA">
        <w:t>murmura-t-il</w:t>
      </w:r>
      <w:r>
        <w:t>.</w:t>
      </w:r>
    </w:p>
    <w:p w14:paraId="176D4780" w14:textId="77777777" w:rsidR="00573A59" w:rsidRDefault="006345EA" w:rsidP="006345EA">
      <w:r w:rsidRPr="006345EA">
        <w:t>Les deux parois se rapprochaient</w:t>
      </w:r>
      <w:r w:rsidR="00573A59">
        <w:t xml:space="preserve">. </w:t>
      </w:r>
      <w:r w:rsidRPr="006345EA">
        <w:t>Bientôt</w:t>
      </w:r>
      <w:r w:rsidR="00573A59">
        <w:t xml:space="preserve">, </w:t>
      </w:r>
      <w:r w:rsidRPr="006345EA">
        <w:t>il lui fut impossible de se tenir assis</w:t>
      </w:r>
      <w:r w:rsidR="00573A59">
        <w:t xml:space="preserve">. </w:t>
      </w:r>
      <w:r w:rsidRPr="006345EA">
        <w:t>Il se leva</w:t>
      </w:r>
      <w:r w:rsidR="00573A59">
        <w:t xml:space="preserve">, </w:t>
      </w:r>
      <w:r w:rsidRPr="006345EA">
        <w:t>essaya de marcher</w:t>
      </w:r>
      <w:r w:rsidR="00573A59">
        <w:t xml:space="preserve">. </w:t>
      </w:r>
      <w:r w:rsidRPr="006345EA">
        <w:t>Ses épaules touchaient le</w:t>
      </w:r>
      <w:r w:rsidR="00573A59">
        <w:t xml:space="preserve"> </w:t>
      </w:r>
      <w:r w:rsidRPr="006345EA">
        <w:t>roc</w:t>
      </w:r>
      <w:r w:rsidR="00573A59">
        <w:t xml:space="preserve">. </w:t>
      </w:r>
      <w:r w:rsidRPr="006345EA">
        <w:t>Il se mit de profil</w:t>
      </w:r>
      <w:r w:rsidR="00573A59">
        <w:t xml:space="preserve">. </w:t>
      </w:r>
      <w:r w:rsidRPr="006345EA">
        <w:t>Ainsi adossé à la muraille</w:t>
      </w:r>
      <w:r w:rsidR="00573A59">
        <w:t xml:space="preserve">, </w:t>
      </w:r>
      <w:r w:rsidRPr="006345EA">
        <w:t>il lui restait un jeu de 10 à 15 centimètres</w:t>
      </w:r>
      <w:r w:rsidR="00573A59">
        <w:t>.</w:t>
      </w:r>
    </w:p>
    <w:p w14:paraId="565CA64E" w14:textId="77777777" w:rsidR="00573A59" w:rsidRDefault="00573A59" w:rsidP="006345EA">
      <w:r>
        <w:t>— </w:t>
      </w:r>
      <w:r w:rsidR="006345EA" w:rsidRPr="006345EA">
        <w:t>J</w:t>
      </w:r>
      <w:r>
        <w:t>’</w:t>
      </w:r>
      <w:r w:rsidR="006345EA" w:rsidRPr="006345EA">
        <w:t>ai encore une demi-heure</w:t>
      </w:r>
      <w:r>
        <w:t xml:space="preserve">… </w:t>
      </w:r>
      <w:r w:rsidR="00646961" w:rsidRPr="008B1F88">
        <w:t>À</w:t>
      </w:r>
      <w:r w:rsidR="006345EA" w:rsidRPr="008B1F88">
        <w:t xml:space="preserve"> </w:t>
      </w:r>
      <w:r w:rsidR="006345EA" w:rsidRPr="006345EA">
        <w:t>moins qu</w:t>
      </w:r>
      <w:r>
        <w:t>’</w:t>
      </w:r>
      <w:r w:rsidR="006345EA" w:rsidRPr="006345EA">
        <w:t>un soubresaut ferme tout en une fois</w:t>
      </w:r>
      <w:r>
        <w:t>…</w:t>
      </w:r>
    </w:p>
    <w:p w14:paraId="3B64F001" w14:textId="77777777" w:rsidR="00573A59" w:rsidRDefault="006345EA" w:rsidP="006345EA">
      <w:r w:rsidRPr="006345EA">
        <w:t>Il s</w:t>
      </w:r>
      <w:r w:rsidR="00573A59">
        <w:t>’</w:t>
      </w:r>
      <w:r w:rsidRPr="006345EA">
        <w:t>arrêta un instant</w:t>
      </w:r>
      <w:r w:rsidR="00573A59">
        <w:t>.</w:t>
      </w:r>
    </w:p>
    <w:p w14:paraId="2A581EE5" w14:textId="77777777" w:rsidR="00573A59" w:rsidRDefault="00573A59" w:rsidP="006345EA">
      <w:r>
        <w:t>— </w:t>
      </w:r>
      <w:r w:rsidR="006345EA" w:rsidRPr="006345EA">
        <w:t>Ce serait préférable</w:t>
      </w:r>
      <w:r>
        <w:t>.</w:t>
      </w:r>
    </w:p>
    <w:p w14:paraId="11A60A71" w14:textId="77777777" w:rsidR="00573A59" w:rsidRDefault="006345EA" w:rsidP="006345EA">
      <w:r w:rsidRPr="006345EA">
        <w:t>Ses yeux restaient fixés sur le mur qui lui faisait face</w:t>
      </w:r>
      <w:r w:rsidR="00573A59">
        <w:t xml:space="preserve">. </w:t>
      </w:r>
      <w:r w:rsidRPr="006345EA">
        <w:t>Il s</w:t>
      </w:r>
      <w:r w:rsidR="00573A59">
        <w:t>’</w:t>
      </w:r>
      <w:r w:rsidRPr="006345EA">
        <w:t>hypnotisait</w:t>
      </w:r>
      <w:r w:rsidR="00573A59">
        <w:t xml:space="preserve">. </w:t>
      </w:r>
      <w:r w:rsidRPr="006345EA">
        <w:t>Il lui semblait voir</w:t>
      </w:r>
      <w:r w:rsidR="00573A59">
        <w:t xml:space="preserve"> </w:t>
      </w:r>
      <w:r w:rsidRPr="006345EA">
        <w:t>la roche s</w:t>
      </w:r>
      <w:r w:rsidR="00573A59">
        <w:t>’</w:t>
      </w:r>
      <w:r w:rsidRPr="006345EA">
        <w:t>animer</w:t>
      </w:r>
      <w:r w:rsidR="00573A59">
        <w:t xml:space="preserve">… </w:t>
      </w:r>
      <w:r w:rsidRPr="006345EA">
        <w:t>Oui</w:t>
      </w:r>
      <w:r w:rsidR="00573A59">
        <w:t xml:space="preserve">. </w:t>
      </w:r>
      <w:r w:rsidRPr="006345EA">
        <w:t>Elle avançait</w:t>
      </w:r>
      <w:r w:rsidR="00573A59">
        <w:t xml:space="preserve">. </w:t>
      </w:r>
      <w:r w:rsidRPr="006345EA">
        <w:t>Et dans</w:t>
      </w:r>
      <w:r w:rsidR="00573A59">
        <w:t xml:space="preserve"> </w:t>
      </w:r>
      <w:r w:rsidRPr="006345EA">
        <w:t xml:space="preserve">son </w:t>
      </w:r>
      <w:r w:rsidRPr="008B1F88">
        <w:t>dos</w:t>
      </w:r>
      <w:r w:rsidR="00573A59">
        <w:t xml:space="preserve">, </w:t>
      </w:r>
      <w:r w:rsidRPr="006345EA">
        <w:t>ne sentait-il pas la poussée continue</w:t>
      </w:r>
      <w:r w:rsidR="00573A59">
        <w:t> ?</w:t>
      </w:r>
    </w:p>
    <w:p w14:paraId="29EB3CF6" w14:textId="77777777" w:rsidR="00573A59" w:rsidRDefault="006345EA" w:rsidP="006345EA">
      <w:r w:rsidRPr="006345EA">
        <w:t>Il tremblait de froid</w:t>
      </w:r>
      <w:r w:rsidR="00573A59">
        <w:t xml:space="preserve">. </w:t>
      </w:r>
      <w:r w:rsidRPr="006345EA">
        <w:t>Il souleva sa pelle</w:t>
      </w:r>
      <w:r w:rsidR="00573A59">
        <w:t xml:space="preserve">, </w:t>
      </w:r>
      <w:r w:rsidRPr="006345EA">
        <w:t>la laissa retomber</w:t>
      </w:r>
      <w:r w:rsidR="00573A59">
        <w:t>.</w:t>
      </w:r>
    </w:p>
    <w:p w14:paraId="408E6DC7" w14:textId="77777777" w:rsidR="00573A59" w:rsidRDefault="00573A59" w:rsidP="006345EA">
      <w:r>
        <w:t>— </w:t>
      </w:r>
      <w:r w:rsidR="006345EA" w:rsidRPr="006345EA">
        <w:t>Je ne pourrais pas donner un</w:t>
      </w:r>
      <w:r>
        <w:t xml:space="preserve"> </w:t>
      </w:r>
      <w:r w:rsidR="006345EA" w:rsidRPr="006345EA">
        <w:t>coup assez vigoureux</w:t>
      </w:r>
      <w:r>
        <w:t xml:space="preserve">. </w:t>
      </w:r>
      <w:r w:rsidR="006345EA" w:rsidRPr="006345EA">
        <w:t>J</w:t>
      </w:r>
      <w:r>
        <w:t>’</w:t>
      </w:r>
      <w:r w:rsidR="006345EA" w:rsidRPr="006345EA">
        <w:t>augmenterais les douleurs de mon</w:t>
      </w:r>
      <w:r>
        <w:t xml:space="preserve"> </w:t>
      </w:r>
      <w:r w:rsidR="006345EA" w:rsidRPr="006345EA">
        <w:t>agonie</w:t>
      </w:r>
      <w:r>
        <w:t xml:space="preserve">. </w:t>
      </w:r>
      <w:r w:rsidR="006345EA" w:rsidRPr="006345EA">
        <w:t>Les parois allaient le toucher</w:t>
      </w:r>
      <w:r>
        <w:t xml:space="preserve">. </w:t>
      </w:r>
      <w:r w:rsidR="006345EA" w:rsidRPr="006345EA">
        <w:t>Il pensait</w:t>
      </w:r>
      <w:r>
        <w:t> :</w:t>
      </w:r>
    </w:p>
    <w:p w14:paraId="33163EEA" w14:textId="77777777" w:rsidR="00573A59" w:rsidRDefault="00573A59" w:rsidP="006345EA">
      <w:r>
        <w:t>— </w:t>
      </w:r>
      <w:r w:rsidR="006345EA" w:rsidRPr="006345EA">
        <w:t>Si elles pouvaient serrer</w:t>
      </w:r>
      <w:r>
        <w:t xml:space="preserve">, </w:t>
      </w:r>
      <w:r w:rsidR="006345EA" w:rsidRPr="006345EA">
        <w:t>en une fois</w:t>
      </w:r>
      <w:r>
        <w:t xml:space="preserve">… </w:t>
      </w:r>
      <w:r w:rsidR="006345EA" w:rsidRPr="006345EA">
        <w:t>Et que ça finisse</w:t>
      </w:r>
      <w:r>
        <w:t> !</w:t>
      </w:r>
    </w:p>
    <w:p w14:paraId="777865C1" w14:textId="77777777" w:rsidR="00573A59" w:rsidRDefault="006345EA" w:rsidP="006345EA">
      <w:r w:rsidRPr="006345EA">
        <w:t>Il appuyait ses mains</w:t>
      </w:r>
      <w:r w:rsidR="00573A59">
        <w:t xml:space="preserve">, </w:t>
      </w:r>
      <w:r w:rsidRPr="006345EA">
        <w:t>comme pour écarter l</w:t>
      </w:r>
      <w:r w:rsidR="00573A59">
        <w:t>’</w:t>
      </w:r>
      <w:r w:rsidRPr="006345EA">
        <w:t>ennemi</w:t>
      </w:r>
      <w:r w:rsidR="00573A59">
        <w:t>.</w:t>
      </w:r>
    </w:p>
    <w:p w14:paraId="60E499A4" w14:textId="77777777" w:rsidR="00573A59" w:rsidRDefault="00646961" w:rsidP="006345EA">
      <w:r w:rsidRPr="008B1F88">
        <w:t>À</w:t>
      </w:r>
      <w:r w:rsidR="006345EA" w:rsidRPr="008B1F88">
        <w:t xml:space="preserve"> </w:t>
      </w:r>
      <w:r w:rsidR="006345EA" w:rsidRPr="006345EA">
        <w:t>ce moment</w:t>
      </w:r>
      <w:r w:rsidR="00573A59">
        <w:t xml:space="preserve">, </w:t>
      </w:r>
      <w:r w:rsidR="006345EA" w:rsidRPr="006345EA">
        <w:t>un cri traversa l</w:t>
      </w:r>
      <w:r w:rsidR="00573A59">
        <w:t>’</w:t>
      </w:r>
      <w:r w:rsidR="006345EA" w:rsidRPr="006345EA">
        <w:t>air</w:t>
      </w:r>
      <w:r w:rsidR="00573A59">
        <w:t xml:space="preserve">, </w:t>
      </w:r>
      <w:r w:rsidR="006345EA" w:rsidRPr="006345EA">
        <w:t>retomba dans la gorge</w:t>
      </w:r>
      <w:r w:rsidR="00573A59">
        <w:t>.</w:t>
      </w:r>
    </w:p>
    <w:p w14:paraId="3CE72496" w14:textId="77777777" w:rsidR="00573A59" w:rsidRDefault="00573A59" w:rsidP="006345EA">
      <w:r>
        <w:lastRenderedPageBreak/>
        <w:t>— </w:t>
      </w:r>
      <w:r w:rsidR="006345EA" w:rsidRPr="006345EA">
        <w:t>Capitaine</w:t>
      </w:r>
      <w:r>
        <w:t> !</w:t>
      </w:r>
    </w:p>
    <w:p w14:paraId="0A735993" w14:textId="77777777" w:rsidR="00573A59" w:rsidRDefault="006345EA" w:rsidP="006345EA">
      <w:r w:rsidRPr="006345EA">
        <w:t>Edmond poussa un hurlement</w:t>
      </w:r>
      <w:r w:rsidR="00573A59">
        <w:t>.</w:t>
      </w:r>
    </w:p>
    <w:p w14:paraId="06401008" w14:textId="77777777" w:rsidR="00573A59" w:rsidRDefault="00573A59" w:rsidP="006345EA">
      <w:r>
        <w:t>— </w:t>
      </w:r>
      <w:r w:rsidR="006345EA" w:rsidRPr="008B1F88">
        <w:t>Ali</w:t>
      </w:r>
      <w:r>
        <w:t> !</w:t>
      </w:r>
    </w:p>
    <w:p w14:paraId="62B3BC26" w14:textId="77777777" w:rsidR="00573A59" w:rsidRDefault="00573A59" w:rsidP="006345EA">
      <w:r>
        <w:t>— </w:t>
      </w:r>
      <w:r w:rsidR="006345EA" w:rsidRPr="006345EA">
        <w:t>Capitaine</w:t>
      </w:r>
      <w:r>
        <w:t xml:space="preserve">, </w:t>
      </w:r>
      <w:r w:rsidR="006345EA" w:rsidRPr="006345EA">
        <w:t>je vais vous sauver</w:t>
      </w:r>
      <w:r>
        <w:t>.</w:t>
      </w:r>
    </w:p>
    <w:p w14:paraId="2445F551" w14:textId="77777777" w:rsidR="00573A59" w:rsidRPr="00E314CA" w:rsidRDefault="006345EA" w:rsidP="006345EA">
      <w:r w:rsidRPr="006345EA">
        <w:t>Edmond accrocha ses ongles à la muraille</w:t>
      </w:r>
      <w:r w:rsidR="00573A59">
        <w:t xml:space="preserve">. </w:t>
      </w:r>
      <w:r w:rsidRPr="006345EA">
        <w:t>Il ne voulait plus mourir</w:t>
      </w:r>
      <w:r w:rsidR="00573A59">
        <w:t xml:space="preserve">. </w:t>
      </w:r>
      <w:r w:rsidRPr="006345EA">
        <w:t>Mais comment</w:t>
      </w:r>
      <w:r w:rsidR="00573A59">
        <w:t xml:space="preserve"> </w:t>
      </w:r>
      <w:r w:rsidRPr="006345EA">
        <w:t>échapper</w:t>
      </w:r>
      <w:r w:rsidR="00573A59">
        <w:t xml:space="preserve"> ? </w:t>
      </w:r>
      <w:r w:rsidRPr="006345EA">
        <w:t>Il n</w:t>
      </w:r>
      <w:r w:rsidR="00573A59">
        <w:t>’</w:t>
      </w:r>
      <w:r w:rsidRPr="006345EA">
        <w:t>y avait que là-haut</w:t>
      </w:r>
      <w:r w:rsidR="00573A59">
        <w:t xml:space="preserve">. </w:t>
      </w:r>
      <w:r w:rsidRPr="006345EA">
        <w:t>Et encore</w:t>
      </w:r>
      <w:r w:rsidR="00573A59">
        <w:t xml:space="preserve"> !… </w:t>
      </w:r>
      <w:r w:rsidRPr="006345EA">
        <w:t xml:space="preserve">Mais le cri du jeune Marocain </w:t>
      </w:r>
      <w:r w:rsidRPr="00E314CA">
        <w:t>répondait à ce</w:t>
      </w:r>
      <w:r w:rsidR="00573A59" w:rsidRPr="00E314CA">
        <w:t xml:space="preserve"> </w:t>
      </w:r>
      <w:r w:rsidRPr="00E314CA">
        <w:t>désespoir</w:t>
      </w:r>
      <w:r w:rsidR="00573A59" w:rsidRPr="00E314CA">
        <w:t> :</w:t>
      </w:r>
    </w:p>
    <w:p w14:paraId="2AE0F367" w14:textId="77777777" w:rsidR="00573A59" w:rsidRDefault="00573A59" w:rsidP="006345EA">
      <w:r>
        <w:t>— </w:t>
      </w:r>
      <w:r w:rsidR="006345EA" w:rsidRPr="006345EA">
        <w:t>J</w:t>
      </w:r>
      <w:r>
        <w:rPr>
          <w:rFonts w:cs="Amasis30"/>
        </w:rPr>
        <w:t>’</w:t>
      </w:r>
      <w:r w:rsidR="006345EA" w:rsidRPr="006345EA">
        <w:t>ai des cordes</w:t>
      </w:r>
      <w:r>
        <w:t xml:space="preserve"> ! </w:t>
      </w:r>
      <w:r w:rsidR="006345EA" w:rsidRPr="006345EA">
        <w:t>Je monte sur la roche</w:t>
      </w:r>
      <w:r>
        <w:t>…</w:t>
      </w:r>
    </w:p>
    <w:p w14:paraId="12E67B21" w14:textId="77777777" w:rsidR="00573A59" w:rsidRDefault="006345EA" w:rsidP="006345EA">
      <w:r w:rsidRPr="006345EA">
        <w:t>Agile</w:t>
      </w:r>
      <w:r w:rsidR="00573A59">
        <w:t xml:space="preserve">, </w:t>
      </w:r>
      <w:r w:rsidRPr="006345EA">
        <w:t>aidé par les indications du prêtre</w:t>
      </w:r>
      <w:r w:rsidR="00573A59">
        <w:t xml:space="preserve">, </w:t>
      </w:r>
      <w:r w:rsidRPr="006345EA">
        <w:t>plantant ses outils dans les fissures pour y prendre appui</w:t>
      </w:r>
      <w:r w:rsidR="00573A59">
        <w:t xml:space="preserve">, </w:t>
      </w:r>
      <w:r w:rsidRPr="008B1F88">
        <w:t>Ali</w:t>
      </w:r>
      <w:r w:rsidRPr="006345EA">
        <w:t xml:space="preserve"> bel Amara escaladait le bloc titanesque</w:t>
      </w:r>
      <w:r w:rsidR="00573A59">
        <w:t xml:space="preserve">. </w:t>
      </w:r>
      <w:r w:rsidRPr="006345EA">
        <w:t>Trois fois il dut s</w:t>
      </w:r>
      <w:r w:rsidR="00573A59">
        <w:t>’</w:t>
      </w:r>
      <w:r w:rsidRPr="006345EA">
        <w:t>arrêter</w:t>
      </w:r>
      <w:r w:rsidR="00573A59">
        <w:t>.</w:t>
      </w:r>
    </w:p>
    <w:p w14:paraId="2F0E6A1F" w14:textId="77777777" w:rsidR="00573A59" w:rsidRDefault="006345EA" w:rsidP="006345EA">
      <w:r w:rsidRPr="006345EA">
        <w:t>Du milieu de la roche</w:t>
      </w:r>
      <w:r w:rsidR="00573A59">
        <w:t xml:space="preserve">, </w:t>
      </w:r>
      <w:r w:rsidRPr="006345EA">
        <w:t>les appels redoublaient</w:t>
      </w:r>
      <w:r w:rsidR="00573A59">
        <w:t> :</w:t>
      </w:r>
    </w:p>
    <w:p w14:paraId="5709E587" w14:textId="77777777" w:rsidR="00573A59" w:rsidRDefault="00573A59" w:rsidP="006345EA">
      <w:r>
        <w:t>— </w:t>
      </w:r>
      <w:r w:rsidR="006345EA" w:rsidRPr="006345EA">
        <w:t>Vite</w:t>
      </w:r>
      <w:r>
        <w:t xml:space="preserve"> ! </w:t>
      </w:r>
      <w:r w:rsidR="006345EA" w:rsidRPr="006345EA">
        <w:t>Les murs me</w:t>
      </w:r>
      <w:r w:rsidR="00E314CA">
        <w:t xml:space="preserve"> </w:t>
      </w:r>
      <w:r w:rsidR="006345EA" w:rsidRPr="006345EA">
        <w:t>serrent</w:t>
      </w:r>
      <w:r>
        <w:t xml:space="preserve"> !… </w:t>
      </w:r>
      <w:r w:rsidR="006345EA" w:rsidRPr="006345EA">
        <w:t>Dans cinq minutes</w:t>
      </w:r>
      <w:r>
        <w:rPr>
          <w:rFonts w:cs="Amasis30"/>
        </w:rPr>
        <w:t xml:space="preserve"> </w:t>
      </w:r>
      <w:r w:rsidR="006345EA" w:rsidRPr="006345EA">
        <w:t>je ne pourrai plus sortir</w:t>
      </w:r>
      <w:r>
        <w:t xml:space="preserve">… </w:t>
      </w:r>
      <w:r w:rsidR="006345EA" w:rsidRPr="006345EA">
        <w:t>Vite</w:t>
      </w:r>
      <w:r>
        <w:t xml:space="preserve">, </w:t>
      </w:r>
      <w:r w:rsidR="006345EA" w:rsidRPr="008B1F88">
        <w:t>Ali</w:t>
      </w:r>
      <w:r>
        <w:t xml:space="preserve"> !… </w:t>
      </w:r>
      <w:r w:rsidR="006345EA" w:rsidRPr="006345EA">
        <w:t>Vite</w:t>
      </w:r>
      <w:r>
        <w:t> !</w:t>
      </w:r>
    </w:p>
    <w:p w14:paraId="31B743B6" w14:textId="77777777" w:rsidR="00573A59" w:rsidRDefault="006345EA" w:rsidP="006345EA">
      <w:r w:rsidRPr="006345EA">
        <w:t>Un cri de triomphe</w:t>
      </w:r>
      <w:r w:rsidR="00573A59">
        <w:t xml:space="preserve">. </w:t>
      </w:r>
      <w:r w:rsidRPr="006345EA">
        <w:t>Le jeune homme était au sommet</w:t>
      </w:r>
      <w:r w:rsidR="00573A59">
        <w:t xml:space="preserve">. </w:t>
      </w:r>
      <w:r w:rsidRPr="006345EA">
        <w:t>Il bondit sur la crevasse qui</w:t>
      </w:r>
      <w:r w:rsidR="00573A59">
        <w:t xml:space="preserve"> </w:t>
      </w:r>
      <w:r w:rsidRPr="006345EA">
        <w:t>restait ouverte</w:t>
      </w:r>
      <w:r w:rsidR="00573A59">
        <w:t xml:space="preserve">, </w:t>
      </w:r>
      <w:r w:rsidRPr="006345EA">
        <w:t>laissa aller sa</w:t>
      </w:r>
      <w:r w:rsidR="00573A59">
        <w:t xml:space="preserve"> </w:t>
      </w:r>
      <w:r w:rsidRPr="006345EA">
        <w:t>corde</w:t>
      </w:r>
      <w:r w:rsidR="00573A59">
        <w:t>.</w:t>
      </w:r>
    </w:p>
    <w:p w14:paraId="5EAD6486" w14:textId="77777777" w:rsidR="00573A59" w:rsidRDefault="00573A59" w:rsidP="006345EA">
      <w:r>
        <w:t>— </w:t>
      </w:r>
      <w:r w:rsidR="006345EA" w:rsidRPr="006345EA">
        <w:t>Vite</w:t>
      </w:r>
      <w:r>
        <w:t xml:space="preserve"> ! </w:t>
      </w:r>
      <w:r w:rsidR="006345EA" w:rsidRPr="006345EA">
        <w:t>suppliait Edmond</w:t>
      </w:r>
      <w:r>
        <w:t xml:space="preserve">. </w:t>
      </w:r>
      <w:r w:rsidR="006345EA" w:rsidRPr="006345EA">
        <w:t>Il put à peine lever les bras</w:t>
      </w:r>
      <w:r>
        <w:t xml:space="preserve"> </w:t>
      </w:r>
      <w:r w:rsidR="006345EA" w:rsidRPr="006345EA">
        <w:t>pour saisir la</w:t>
      </w:r>
      <w:r>
        <w:t xml:space="preserve"> </w:t>
      </w:r>
      <w:r w:rsidR="006345EA" w:rsidRPr="006345EA">
        <w:t>boucle</w:t>
      </w:r>
      <w:r>
        <w:t>.</w:t>
      </w:r>
    </w:p>
    <w:p w14:paraId="3CF6467E" w14:textId="77777777" w:rsidR="00573A59" w:rsidRDefault="00573A59" w:rsidP="006345EA">
      <w:r>
        <w:t>— </w:t>
      </w:r>
      <w:r w:rsidR="006345EA" w:rsidRPr="006345EA">
        <w:t>Tire</w:t>
      </w:r>
      <w:r>
        <w:t xml:space="preserve">, </w:t>
      </w:r>
      <w:r w:rsidR="006345EA" w:rsidRPr="008B1F88">
        <w:t>Ali</w:t>
      </w:r>
      <w:r>
        <w:t xml:space="preserve"> ! </w:t>
      </w:r>
      <w:r w:rsidR="006345EA" w:rsidRPr="006345EA">
        <w:t>Je suis serré</w:t>
      </w:r>
      <w:r>
        <w:t xml:space="preserve">… </w:t>
      </w:r>
      <w:r w:rsidR="006345EA" w:rsidRPr="006345EA">
        <w:t>Je ne puis t</w:t>
      </w:r>
      <w:r>
        <w:t>’</w:t>
      </w:r>
      <w:r w:rsidR="006345EA" w:rsidRPr="006345EA">
        <w:t>aider</w:t>
      </w:r>
      <w:r>
        <w:t> !…</w:t>
      </w:r>
    </w:p>
    <w:p w14:paraId="4EFB1322" w14:textId="77777777" w:rsidR="00573A59" w:rsidRPr="00996849" w:rsidRDefault="006345EA" w:rsidP="006345EA">
      <w:pPr>
        <w:rPr>
          <w:lang w:val="fr-CH"/>
        </w:rPr>
      </w:pPr>
      <w:r w:rsidRPr="006345EA">
        <w:t>Le Marocain s</w:t>
      </w:r>
      <w:r w:rsidR="00573A59">
        <w:t>’</w:t>
      </w:r>
      <w:r w:rsidRPr="006345EA">
        <w:t>était calé au</w:t>
      </w:r>
      <w:r w:rsidR="00573A59">
        <w:t xml:space="preserve"> </w:t>
      </w:r>
      <w:r w:rsidRPr="006345EA">
        <w:t>fond de la coupure</w:t>
      </w:r>
      <w:r w:rsidR="00573A59">
        <w:t xml:space="preserve">. </w:t>
      </w:r>
      <w:r w:rsidRPr="00996849">
        <w:rPr>
          <w:lang w:val="fr-CH"/>
        </w:rPr>
        <w:t>Il donna</w:t>
      </w:r>
      <w:r w:rsidR="00573A59" w:rsidRPr="00996849">
        <w:rPr>
          <w:lang w:val="fr-CH"/>
        </w:rPr>
        <w:t xml:space="preserve"> </w:t>
      </w:r>
      <w:r w:rsidRPr="00996849">
        <w:rPr>
          <w:lang w:val="fr-CH"/>
        </w:rPr>
        <w:t>un effort</w:t>
      </w:r>
      <w:r w:rsidR="00B432E9" w:rsidRPr="00996849">
        <w:rPr>
          <w:lang w:val="fr-CH"/>
        </w:rPr>
        <w:t xml:space="preserve"> </w:t>
      </w:r>
      <w:r w:rsidRPr="00996849">
        <w:rPr>
          <w:lang w:val="fr-CH"/>
        </w:rPr>
        <w:t>surhumain</w:t>
      </w:r>
      <w:r w:rsidR="00573A59" w:rsidRPr="00996849">
        <w:rPr>
          <w:lang w:val="fr-CH"/>
        </w:rPr>
        <w:t>.</w:t>
      </w:r>
    </w:p>
    <w:p w14:paraId="1119E482" w14:textId="77777777" w:rsidR="00573A59" w:rsidRDefault="00573A59" w:rsidP="006345EA">
      <w:r w:rsidRPr="00C66283">
        <w:t>— </w:t>
      </w:r>
      <w:r w:rsidR="006345EA" w:rsidRPr="00C66283">
        <w:t>Tire</w:t>
      </w:r>
      <w:r w:rsidRPr="00C66283">
        <w:t xml:space="preserve">, </w:t>
      </w:r>
      <w:r w:rsidR="006345EA" w:rsidRPr="008B1F88">
        <w:t>Ali</w:t>
      </w:r>
      <w:r w:rsidRPr="00C66283">
        <w:t xml:space="preserve"> !… </w:t>
      </w:r>
      <w:r w:rsidR="006345EA" w:rsidRPr="006345EA">
        <w:t>Par le</w:t>
      </w:r>
      <w:r>
        <w:t xml:space="preserve"> </w:t>
      </w:r>
      <w:r w:rsidR="006345EA" w:rsidRPr="006345EA">
        <w:t>ciel</w:t>
      </w:r>
      <w:r>
        <w:t xml:space="preserve">, </w:t>
      </w:r>
      <w:r w:rsidR="006345EA" w:rsidRPr="006345EA">
        <w:t>tire plus</w:t>
      </w:r>
      <w:r>
        <w:t xml:space="preserve"> </w:t>
      </w:r>
      <w:r w:rsidR="006345EA" w:rsidRPr="006345EA">
        <w:t>fort</w:t>
      </w:r>
      <w:r>
        <w:t> !…</w:t>
      </w:r>
    </w:p>
    <w:p w14:paraId="29600AF2" w14:textId="77777777" w:rsidR="00573A59" w:rsidRDefault="00573A59" w:rsidP="006345EA">
      <w:r>
        <w:t>— </w:t>
      </w:r>
      <w:r w:rsidR="006345EA" w:rsidRPr="006345EA">
        <w:t>Je ne puis pas</w:t>
      </w:r>
      <w:r>
        <w:t xml:space="preserve">, </w:t>
      </w:r>
      <w:r w:rsidR="006345EA" w:rsidRPr="006345EA">
        <w:t>capitaine</w:t>
      </w:r>
      <w:r>
        <w:t>.</w:t>
      </w:r>
    </w:p>
    <w:p w14:paraId="6490B6D6" w14:textId="77777777" w:rsidR="00573A59" w:rsidRDefault="00573A59" w:rsidP="006345EA">
      <w:r>
        <w:lastRenderedPageBreak/>
        <w:t>— </w:t>
      </w:r>
      <w:r w:rsidR="006345EA" w:rsidRPr="006345EA">
        <w:t>Alors</w:t>
      </w:r>
      <w:r>
        <w:t xml:space="preserve">… </w:t>
      </w:r>
      <w:r w:rsidR="006345EA" w:rsidRPr="006345EA">
        <w:t>C</w:t>
      </w:r>
      <w:r>
        <w:t>’</w:t>
      </w:r>
      <w:r w:rsidR="006345EA" w:rsidRPr="006345EA">
        <w:t>est inutile</w:t>
      </w:r>
      <w:r>
        <w:t xml:space="preserve">… </w:t>
      </w:r>
      <w:r w:rsidR="006345EA" w:rsidRPr="006345EA">
        <w:t>Abandonne</w:t>
      </w:r>
      <w:r w:rsidR="00B432E9">
        <w:t xml:space="preserve">… </w:t>
      </w:r>
      <w:r w:rsidR="006345EA" w:rsidRPr="006345EA">
        <w:t>Je ne puis me</w:t>
      </w:r>
      <w:r>
        <w:t xml:space="preserve"> </w:t>
      </w:r>
      <w:r w:rsidR="006345EA" w:rsidRPr="006345EA">
        <w:t>dégager</w:t>
      </w:r>
      <w:r>
        <w:t>…</w:t>
      </w:r>
    </w:p>
    <w:p w14:paraId="1EC3102D" w14:textId="77777777" w:rsidR="00573A59" w:rsidRDefault="00573A59" w:rsidP="006345EA">
      <w:r>
        <w:t>— </w:t>
      </w:r>
      <w:r w:rsidR="006345EA" w:rsidRPr="006345EA">
        <w:t>Inutile</w:t>
      </w:r>
      <w:r>
        <w:t xml:space="preserve"> ! </w:t>
      </w:r>
      <w:r w:rsidR="006345EA" w:rsidRPr="006345EA">
        <w:t>Inutile</w:t>
      </w:r>
      <w:r>
        <w:t xml:space="preserve"> ! </w:t>
      </w:r>
      <w:r w:rsidR="006345EA" w:rsidRPr="006345EA">
        <w:t>clama</w:t>
      </w:r>
      <w:r>
        <w:t xml:space="preserve"> </w:t>
      </w:r>
      <w:r w:rsidR="006345EA" w:rsidRPr="006345EA">
        <w:t>une voix bougonne</w:t>
      </w:r>
      <w:r>
        <w:t xml:space="preserve">. </w:t>
      </w:r>
      <w:r w:rsidR="006345EA" w:rsidRPr="006345EA">
        <w:t>C</w:t>
      </w:r>
      <w:r>
        <w:t>’</w:t>
      </w:r>
      <w:r w:rsidR="006345EA" w:rsidRPr="008B1F88">
        <w:t>est ce</w:t>
      </w:r>
      <w:r>
        <w:t xml:space="preserve"> </w:t>
      </w:r>
      <w:r w:rsidR="006345EA" w:rsidRPr="006345EA">
        <w:t>que nous allons</w:t>
      </w:r>
      <w:r w:rsidR="00E314CA">
        <w:t xml:space="preserve"> voir !</w:t>
      </w:r>
    </w:p>
    <w:p w14:paraId="3C505F6C" w14:textId="77777777" w:rsidR="00573A59" w:rsidRPr="008B1F88" w:rsidRDefault="006345EA" w:rsidP="006345EA">
      <w:r w:rsidRPr="006345EA">
        <w:t>Et le vieux géologue arriva près du sous-lieutenant</w:t>
      </w:r>
      <w:r w:rsidR="00573A59">
        <w:t>.</w:t>
      </w:r>
    </w:p>
    <w:p w14:paraId="72697A3D" w14:textId="13F99137" w:rsidR="00E314CA" w:rsidRPr="008B1F88" w:rsidRDefault="004461E1" w:rsidP="00E314CA">
      <w:pPr>
        <w:pStyle w:val="Image"/>
      </w:pPr>
      <w:r w:rsidRPr="008B1F88">
        <w:rPr>
          <w:noProof/>
        </w:rPr>
        <w:drawing>
          <wp:inline distT="0" distB="0" distL="0" distR="0" wp14:anchorId="76CC29A7" wp14:editId="417DD8F9">
            <wp:extent cx="2887345" cy="4140200"/>
            <wp:effectExtent l="0" t="0" r="0" b="0"/>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7345" cy="4140200"/>
                    </a:xfrm>
                    <a:prstGeom prst="rect">
                      <a:avLst/>
                    </a:prstGeom>
                    <a:noFill/>
                    <a:ln>
                      <a:noFill/>
                    </a:ln>
                  </pic:spPr>
                </pic:pic>
              </a:graphicData>
            </a:graphic>
          </wp:inline>
        </w:drawing>
      </w:r>
    </w:p>
    <w:p w14:paraId="5383655A" w14:textId="77777777" w:rsidR="00573A59" w:rsidRDefault="00573A59" w:rsidP="006345EA">
      <w:r>
        <w:t>— </w:t>
      </w:r>
      <w:r w:rsidR="006345EA" w:rsidRPr="006345EA">
        <w:t>Vous voyez</w:t>
      </w:r>
      <w:r>
        <w:t xml:space="preserve">… </w:t>
      </w:r>
      <w:r w:rsidR="006345EA" w:rsidRPr="006345EA">
        <w:t>On retrouve parfois ses jeunes jambes</w:t>
      </w:r>
      <w:r>
        <w:t xml:space="preserve"> ! </w:t>
      </w:r>
      <w:r w:rsidR="006345EA" w:rsidRPr="006345EA">
        <w:t>Je vous le dis</w:t>
      </w:r>
      <w:r>
        <w:t xml:space="preserve"> ! </w:t>
      </w:r>
      <w:r w:rsidR="006345EA" w:rsidRPr="006345EA">
        <w:t>Il y a la Miséricorde</w:t>
      </w:r>
      <w:r>
        <w:t xml:space="preserve"> !… </w:t>
      </w:r>
      <w:r w:rsidR="006345EA" w:rsidRPr="006345EA">
        <w:t>En avant</w:t>
      </w:r>
      <w:r>
        <w:t xml:space="preserve"> ! </w:t>
      </w:r>
      <w:r w:rsidR="006345EA" w:rsidRPr="006345EA">
        <w:t>Tirez</w:t>
      </w:r>
      <w:r>
        <w:t xml:space="preserve"> !… </w:t>
      </w:r>
      <w:r w:rsidR="006345EA" w:rsidRPr="006345EA">
        <w:t>Une</w:t>
      </w:r>
      <w:r>
        <w:t xml:space="preserve">… </w:t>
      </w:r>
      <w:r w:rsidR="006345EA" w:rsidRPr="006345EA">
        <w:t>deux</w:t>
      </w:r>
      <w:r>
        <w:t>…</w:t>
      </w:r>
    </w:p>
    <w:p w14:paraId="72D41CD0" w14:textId="77777777" w:rsidR="00573A59" w:rsidRDefault="006345EA" w:rsidP="006345EA">
      <w:r w:rsidRPr="006345EA">
        <w:t>Des profondeurs de la coupure jaillit un hurlement de bonheur</w:t>
      </w:r>
      <w:r w:rsidR="00573A59">
        <w:t xml:space="preserve">. </w:t>
      </w:r>
      <w:r w:rsidRPr="006345EA">
        <w:t>Edmond s</w:t>
      </w:r>
      <w:r w:rsidR="00573A59">
        <w:t>’</w:t>
      </w:r>
      <w:r w:rsidRPr="006345EA">
        <w:t>était dégagé</w:t>
      </w:r>
      <w:r w:rsidR="00573A59">
        <w:t xml:space="preserve">. </w:t>
      </w:r>
      <w:r w:rsidRPr="006345EA">
        <w:t>Des pieds</w:t>
      </w:r>
      <w:r w:rsidR="00573A59">
        <w:t xml:space="preserve">, </w:t>
      </w:r>
      <w:r w:rsidRPr="006345EA">
        <w:t>des genoux</w:t>
      </w:r>
      <w:r w:rsidR="00573A59">
        <w:t xml:space="preserve">, </w:t>
      </w:r>
      <w:r w:rsidRPr="006345EA">
        <w:t>il se collait aux murailles</w:t>
      </w:r>
      <w:r w:rsidR="00573A59">
        <w:t xml:space="preserve">. </w:t>
      </w:r>
      <w:r w:rsidRPr="006345EA">
        <w:t>Lentement</w:t>
      </w:r>
      <w:r w:rsidR="00573A59">
        <w:t xml:space="preserve">, </w:t>
      </w:r>
      <w:r w:rsidRPr="006345EA">
        <w:t>il montait vers la vie</w:t>
      </w:r>
      <w:r w:rsidR="00573A59">
        <w:t>…</w:t>
      </w:r>
    </w:p>
    <w:p w14:paraId="4E623FB6" w14:textId="77777777" w:rsidR="00573A59" w:rsidRDefault="006345EA" w:rsidP="006345EA">
      <w:r w:rsidRPr="006345EA">
        <w:t>Bientôt la tête affleura</w:t>
      </w:r>
      <w:r w:rsidR="00573A59">
        <w:t xml:space="preserve">. </w:t>
      </w:r>
      <w:r w:rsidRPr="006345EA">
        <w:t>Couché à plat ventre</w:t>
      </w:r>
      <w:r w:rsidR="00573A59">
        <w:t xml:space="preserve">, </w:t>
      </w:r>
      <w:r w:rsidRPr="008B1F88">
        <w:t>Ali</w:t>
      </w:r>
      <w:r w:rsidRPr="006345EA">
        <w:t xml:space="preserve"> saisit le capitaine par les vêtements</w:t>
      </w:r>
      <w:r w:rsidR="00573A59">
        <w:t xml:space="preserve">, </w:t>
      </w:r>
      <w:r w:rsidRPr="006345EA">
        <w:t>le tira</w:t>
      </w:r>
      <w:r w:rsidR="00573A59">
        <w:t xml:space="preserve"> </w:t>
      </w:r>
      <w:r w:rsidRPr="006345EA">
        <w:t>à lui</w:t>
      </w:r>
      <w:r w:rsidR="00573A59">
        <w:t xml:space="preserve">. </w:t>
      </w:r>
      <w:r w:rsidRPr="006345EA">
        <w:t>Edmond tomba sur la pierre</w:t>
      </w:r>
      <w:r w:rsidR="00573A59">
        <w:t xml:space="preserve">, </w:t>
      </w:r>
      <w:r w:rsidRPr="006345EA">
        <w:t>sans connaissance</w:t>
      </w:r>
      <w:r w:rsidR="00573A59">
        <w:t>.</w:t>
      </w:r>
    </w:p>
    <w:p w14:paraId="2A33158A" w14:textId="77777777" w:rsidR="00573A59" w:rsidRDefault="00573A59" w:rsidP="006345EA">
      <w:r>
        <w:lastRenderedPageBreak/>
        <w:t>— </w:t>
      </w:r>
      <w:r w:rsidR="006345EA" w:rsidRPr="006345EA">
        <w:t>Laissez-le un moment</w:t>
      </w:r>
      <w:r>
        <w:t xml:space="preserve">, </w:t>
      </w:r>
      <w:r w:rsidR="006345EA" w:rsidRPr="006345EA">
        <w:t>dit le prêtre</w:t>
      </w:r>
      <w:r>
        <w:t>…</w:t>
      </w:r>
    </w:p>
    <w:p w14:paraId="04CE229B" w14:textId="77777777" w:rsidR="00573A59" w:rsidRDefault="006345EA" w:rsidP="006345EA">
      <w:r w:rsidRPr="006345EA">
        <w:t>La faiblesse du capitaine ne fut pas longue</w:t>
      </w:r>
      <w:r w:rsidR="00573A59">
        <w:t xml:space="preserve">. </w:t>
      </w:r>
      <w:r w:rsidRPr="006345EA">
        <w:t>En ouvrant les yeux</w:t>
      </w:r>
      <w:r w:rsidR="00573A59">
        <w:t xml:space="preserve">, </w:t>
      </w:r>
      <w:r w:rsidRPr="006345EA">
        <w:t>il murmura</w:t>
      </w:r>
      <w:r w:rsidR="00573A59">
        <w:t> :</w:t>
      </w:r>
    </w:p>
    <w:p w14:paraId="7312551E" w14:textId="77777777" w:rsidR="00573A59" w:rsidRDefault="00573A59" w:rsidP="006345EA">
      <w:r>
        <w:t>— </w:t>
      </w:r>
      <w:r w:rsidR="006345EA" w:rsidRPr="006345EA">
        <w:t>Sauvé</w:t>
      </w:r>
      <w:r>
        <w:t> !</w:t>
      </w:r>
    </w:p>
    <w:p w14:paraId="215864AC" w14:textId="77777777" w:rsidR="00573A59" w:rsidRDefault="006345EA" w:rsidP="006345EA">
      <w:r w:rsidRPr="006345EA">
        <w:t>Et il tendit</w:t>
      </w:r>
      <w:r w:rsidR="0000650F">
        <w:t xml:space="preserve"> </w:t>
      </w:r>
      <w:r w:rsidRPr="006345EA">
        <w:t>les mains aux deux hommes</w:t>
      </w:r>
      <w:r w:rsidR="00573A59">
        <w:t>.</w:t>
      </w:r>
    </w:p>
    <w:p w14:paraId="571AEF3A" w14:textId="77777777" w:rsidR="00573A59" w:rsidRDefault="00573A59" w:rsidP="006345EA">
      <w:r>
        <w:t>— </w:t>
      </w:r>
      <w:r w:rsidR="006345EA" w:rsidRPr="006345EA">
        <w:t>Racontez-</w:t>
      </w:r>
      <w:r w:rsidR="00B432E9">
        <w:t>lu</w:t>
      </w:r>
      <w:r w:rsidR="006345EA" w:rsidRPr="006345EA">
        <w:t>i</w:t>
      </w:r>
      <w:r>
        <w:t xml:space="preserve">, </w:t>
      </w:r>
      <w:r w:rsidR="006345EA" w:rsidRPr="006345EA">
        <w:t>fit le vieillard</w:t>
      </w:r>
      <w:r>
        <w:t xml:space="preserve">. </w:t>
      </w:r>
      <w:r w:rsidR="006345EA" w:rsidRPr="006345EA">
        <w:t xml:space="preserve">Ça lui donnera le </w:t>
      </w:r>
      <w:r w:rsidR="00B432E9">
        <w:t>t</w:t>
      </w:r>
      <w:r w:rsidR="006345EA" w:rsidRPr="006345EA">
        <w:t>emps de se remettre</w:t>
      </w:r>
      <w:r>
        <w:t>.</w:t>
      </w:r>
    </w:p>
    <w:p w14:paraId="3F586E9E" w14:textId="77777777" w:rsidR="006345EA" w:rsidRPr="008B1F88" w:rsidRDefault="006345EA" w:rsidP="00607A49">
      <w:pPr>
        <w:pStyle w:val="Titre1"/>
      </w:pPr>
      <w:bookmarkStart w:id="10" w:name="_Toc197464173"/>
      <w:r w:rsidRPr="008B1F88">
        <w:lastRenderedPageBreak/>
        <w:t>V</w:t>
      </w:r>
      <w:r w:rsidR="00607A49" w:rsidRPr="008B1F88">
        <w:t>III</w:t>
      </w:r>
      <w:bookmarkEnd w:id="10"/>
    </w:p>
    <w:p w14:paraId="3E98887A" w14:textId="77777777" w:rsidR="00573A59" w:rsidRDefault="006345EA" w:rsidP="006345EA">
      <w:r w:rsidRPr="006345EA">
        <w:t>Au sommet des Sievenschlüff qui ne formaient plus maintenant qu</w:t>
      </w:r>
      <w:r w:rsidR="00573A59">
        <w:t>’</w:t>
      </w:r>
      <w:r w:rsidRPr="006345EA">
        <w:t>un seul b</w:t>
      </w:r>
      <w:r w:rsidR="00B432E9">
        <w:t>l</w:t>
      </w:r>
      <w:r w:rsidRPr="006345EA">
        <w:t>oc</w:t>
      </w:r>
      <w:r w:rsidR="00573A59">
        <w:t xml:space="preserve">, </w:t>
      </w:r>
      <w:r w:rsidRPr="008B1F88">
        <w:t>Ali</w:t>
      </w:r>
      <w:r w:rsidRPr="006345EA">
        <w:t xml:space="preserve"> ben Amara achevait le récit de l</w:t>
      </w:r>
      <w:r w:rsidR="00573A59">
        <w:t>’</w:t>
      </w:r>
      <w:r w:rsidRPr="006345EA">
        <w:t>aventure</w:t>
      </w:r>
      <w:r w:rsidR="00573A59">
        <w:t>.</w:t>
      </w:r>
    </w:p>
    <w:p w14:paraId="7CB88B6E" w14:textId="77777777" w:rsidR="00573A59" w:rsidRDefault="006345EA" w:rsidP="00607A49">
      <w:r w:rsidRPr="006345EA">
        <w:t>Le capitaine était de nouveau tout à fait d</w:t>
      </w:r>
      <w:r w:rsidR="00573A59">
        <w:t>’</w:t>
      </w:r>
      <w:r w:rsidRPr="006345EA">
        <w:t>aplomb</w:t>
      </w:r>
      <w:r w:rsidR="00573A59">
        <w:t xml:space="preserve">. </w:t>
      </w:r>
      <w:r w:rsidRPr="006345EA">
        <w:t>On n</w:t>
      </w:r>
      <w:r w:rsidR="00573A59">
        <w:t>’</w:t>
      </w:r>
      <w:r w:rsidRPr="006345EA">
        <w:t>a pas combattu dans les airs</w:t>
      </w:r>
      <w:r w:rsidR="00573A59">
        <w:t xml:space="preserve"> </w:t>
      </w:r>
      <w:r w:rsidRPr="006345EA">
        <w:t>sans être cuirassé contre bien des émotions</w:t>
      </w:r>
      <w:r w:rsidR="00573A59">
        <w:t xml:space="preserve">. </w:t>
      </w:r>
      <w:r w:rsidRPr="006345EA">
        <w:t>En</w:t>
      </w:r>
      <w:r w:rsidR="00607A49">
        <w:t xml:space="preserve"> </w:t>
      </w:r>
      <w:r w:rsidRPr="006345EA">
        <w:t>écoutant</w:t>
      </w:r>
      <w:r w:rsidR="00573A59">
        <w:t xml:space="preserve">, </w:t>
      </w:r>
      <w:r w:rsidRPr="006345EA">
        <w:t>il regardait le ciel où d</w:t>
      </w:r>
      <w:r w:rsidR="00706998">
        <w:t>e</w:t>
      </w:r>
      <w:r w:rsidRPr="006345EA">
        <w:t>s nuages blancs</w:t>
      </w:r>
      <w:r w:rsidR="00573A59">
        <w:t xml:space="preserve">, </w:t>
      </w:r>
      <w:r w:rsidRPr="006345EA">
        <w:t>plus légers</w:t>
      </w:r>
      <w:r w:rsidR="00573A59">
        <w:t xml:space="preserve">, </w:t>
      </w:r>
      <w:r w:rsidRPr="006345EA">
        <w:t>passaient rapidement</w:t>
      </w:r>
      <w:r w:rsidR="00573A59">
        <w:t xml:space="preserve">. </w:t>
      </w:r>
      <w:r w:rsidRPr="006345EA">
        <w:t>Il</w:t>
      </w:r>
      <w:r w:rsidR="00573A59">
        <w:t xml:space="preserve"> </w:t>
      </w:r>
      <w:r w:rsidRPr="006345EA">
        <w:t>avait failli perdre tout ça</w:t>
      </w:r>
      <w:r w:rsidR="00573A59">
        <w:t xml:space="preserve"> ! </w:t>
      </w:r>
      <w:r w:rsidRPr="006345EA">
        <w:t>Et c</w:t>
      </w:r>
      <w:r w:rsidR="00573A59">
        <w:t>’</w:t>
      </w:r>
      <w:r w:rsidRPr="006345EA">
        <w:t>était si beau</w:t>
      </w:r>
      <w:r w:rsidR="00573A59">
        <w:t xml:space="preserve"> ! </w:t>
      </w:r>
      <w:r w:rsidRPr="006345EA">
        <w:t>La vie valait tellement qu</w:t>
      </w:r>
      <w:r w:rsidR="00573A59">
        <w:t>’</w:t>
      </w:r>
      <w:r w:rsidRPr="006345EA">
        <w:t>on la vécût</w:t>
      </w:r>
      <w:r w:rsidR="00573A59">
        <w:t> !</w:t>
      </w:r>
    </w:p>
    <w:p w14:paraId="4EC9F65E" w14:textId="77777777" w:rsidR="00573A59" w:rsidRDefault="00573A59" w:rsidP="006345EA">
      <w:r>
        <w:t>— </w:t>
      </w:r>
      <w:r w:rsidR="006345EA" w:rsidRPr="006345EA">
        <w:t>Et les émeraudes</w:t>
      </w:r>
      <w:r>
        <w:t xml:space="preserve"> ? </w:t>
      </w:r>
      <w:r w:rsidR="006345EA" w:rsidRPr="006345EA">
        <w:t>dit doucement le prêtre</w:t>
      </w:r>
      <w:r>
        <w:t xml:space="preserve">. </w:t>
      </w:r>
      <w:r w:rsidR="006345EA" w:rsidRPr="006345EA">
        <w:t>Si vous ne voulez pas les perdre</w:t>
      </w:r>
      <w:r>
        <w:t xml:space="preserve">, </w:t>
      </w:r>
      <w:r w:rsidR="006345EA" w:rsidRPr="006345EA">
        <w:t>il faudrait peut-être songer à ne pas arriver trop</w:t>
      </w:r>
      <w:r>
        <w:t xml:space="preserve"> </w:t>
      </w:r>
      <w:r w:rsidR="006345EA" w:rsidRPr="006345EA">
        <w:t>tard</w:t>
      </w:r>
      <w:r>
        <w:t>.</w:t>
      </w:r>
    </w:p>
    <w:p w14:paraId="34FD5448" w14:textId="77777777" w:rsidR="00573A59" w:rsidRDefault="00573A59" w:rsidP="006345EA">
      <w:r>
        <w:t>— </w:t>
      </w:r>
      <w:r w:rsidR="006345EA" w:rsidRPr="006345EA">
        <w:t>C</w:t>
      </w:r>
      <w:r>
        <w:t>’</w:t>
      </w:r>
      <w:r w:rsidR="006345EA" w:rsidRPr="006345EA">
        <w:t>est vrai</w:t>
      </w:r>
      <w:r>
        <w:t xml:space="preserve">, </w:t>
      </w:r>
      <w:r w:rsidR="006345EA" w:rsidRPr="006345EA">
        <w:t>les émeraudes</w:t>
      </w:r>
      <w:r>
        <w:t> !…</w:t>
      </w:r>
    </w:p>
    <w:p w14:paraId="759729B7" w14:textId="77777777" w:rsidR="00573A59" w:rsidRDefault="00573A59" w:rsidP="006345EA">
      <w:r>
        <w:t>— </w:t>
      </w:r>
      <w:r w:rsidR="006345EA" w:rsidRPr="006345EA">
        <w:t>Les deux voleurs n</w:t>
      </w:r>
      <w:r>
        <w:t>’</w:t>
      </w:r>
      <w:r w:rsidR="006345EA" w:rsidRPr="006345EA">
        <w:t>auront pas pris la peine de retourner déjeuner à Echternach</w:t>
      </w:r>
      <w:r>
        <w:t xml:space="preserve">. </w:t>
      </w:r>
      <w:r w:rsidR="006345EA" w:rsidRPr="006345EA">
        <w:t>On</w:t>
      </w:r>
      <w:r>
        <w:t xml:space="preserve"> </w:t>
      </w:r>
      <w:r w:rsidR="006345EA" w:rsidRPr="006345EA">
        <w:t>ne lâche pas ainsi la proie quand on la tient</w:t>
      </w:r>
      <w:r>
        <w:t>.</w:t>
      </w:r>
    </w:p>
    <w:p w14:paraId="43285056" w14:textId="77777777" w:rsidR="00573A59" w:rsidRDefault="00573A59" w:rsidP="006345EA">
      <w:r>
        <w:t>— </w:t>
      </w:r>
      <w:r w:rsidR="006345EA" w:rsidRPr="006345EA">
        <w:t>Ils doivent être impatients d</w:t>
      </w:r>
      <w:r>
        <w:t>’</w:t>
      </w:r>
      <w:r w:rsidR="006345EA" w:rsidRPr="006345EA">
        <w:t>emporter le magot</w:t>
      </w:r>
      <w:r>
        <w:t>.</w:t>
      </w:r>
    </w:p>
    <w:p w14:paraId="7C9EBAA5" w14:textId="77777777" w:rsidR="00573A59" w:rsidRDefault="00573A59" w:rsidP="006345EA">
      <w:r>
        <w:t>— </w:t>
      </w:r>
      <w:r w:rsidR="006345EA" w:rsidRPr="006345EA">
        <w:t>Et de se le disputer</w:t>
      </w:r>
      <w:r>
        <w:t> !</w:t>
      </w:r>
    </w:p>
    <w:p w14:paraId="706B501D" w14:textId="77777777" w:rsidR="00573A59" w:rsidRDefault="00573A59" w:rsidP="006345EA">
      <w:r>
        <w:t>— </w:t>
      </w:r>
      <w:r w:rsidR="005C001F" w:rsidRPr="006345EA">
        <w:t>Êtes-vous</w:t>
      </w:r>
      <w:r w:rsidR="006345EA" w:rsidRPr="006345EA">
        <w:t xml:space="preserve"> en état de nous suivre</w:t>
      </w:r>
      <w:r>
        <w:t xml:space="preserve">, </w:t>
      </w:r>
      <w:r w:rsidR="006345EA" w:rsidRPr="006345EA">
        <w:t>capitaine</w:t>
      </w:r>
      <w:r>
        <w:t xml:space="preserve">… </w:t>
      </w:r>
      <w:r w:rsidR="006345EA" w:rsidRPr="006345EA">
        <w:t>de descendre en bas des roches</w:t>
      </w:r>
      <w:r>
        <w:t> ?</w:t>
      </w:r>
    </w:p>
    <w:p w14:paraId="5FED5242" w14:textId="77777777" w:rsidR="00573A59" w:rsidRDefault="00573A59" w:rsidP="006345EA">
      <w:r>
        <w:t>— </w:t>
      </w:r>
      <w:r w:rsidR="006345EA" w:rsidRPr="006345EA">
        <w:t>Si vous voulez</w:t>
      </w:r>
      <w:r>
        <w:t xml:space="preserve">, </w:t>
      </w:r>
      <w:r w:rsidR="006345EA" w:rsidRPr="006345EA">
        <w:t>proposa le prêtre</w:t>
      </w:r>
      <w:r>
        <w:t xml:space="preserve">, </w:t>
      </w:r>
      <w:r w:rsidR="006345EA" w:rsidRPr="006345EA">
        <w:t>on pourrait vous lier à la corde</w:t>
      </w:r>
      <w:r>
        <w:t xml:space="preserve">. </w:t>
      </w:r>
      <w:r w:rsidR="006345EA" w:rsidRPr="006345EA">
        <w:t>Je me méfie un</w:t>
      </w:r>
      <w:r>
        <w:t xml:space="preserve"> </w:t>
      </w:r>
      <w:r w:rsidR="006345EA" w:rsidRPr="006345EA">
        <w:t>peu de vos forces</w:t>
      </w:r>
      <w:r>
        <w:t>.</w:t>
      </w:r>
    </w:p>
    <w:p w14:paraId="2E799335" w14:textId="77777777" w:rsidR="00573A59" w:rsidRDefault="006345EA" w:rsidP="006345EA">
      <w:r w:rsidRPr="006345EA">
        <w:t>Mais Edmond refusa</w:t>
      </w:r>
      <w:r w:rsidR="00573A59">
        <w:t xml:space="preserve">. </w:t>
      </w:r>
      <w:r w:rsidRPr="006345EA">
        <w:t>Il descendit le premier le long de la paroi abrupte</w:t>
      </w:r>
      <w:r w:rsidR="00573A59">
        <w:t>.</w:t>
      </w:r>
    </w:p>
    <w:p w14:paraId="09111AF2" w14:textId="77777777" w:rsidR="00573A59" w:rsidRDefault="00573A59" w:rsidP="006345EA">
      <w:r>
        <w:lastRenderedPageBreak/>
        <w:t>— </w:t>
      </w:r>
      <w:r w:rsidR="006345EA" w:rsidRPr="006345EA">
        <w:t>Voici votre revolver</w:t>
      </w:r>
      <w:r>
        <w:t xml:space="preserve">, </w:t>
      </w:r>
      <w:r w:rsidR="006345EA" w:rsidRPr="006345EA">
        <w:t xml:space="preserve">fit </w:t>
      </w:r>
      <w:r w:rsidR="006345EA" w:rsidRPr="008B1F88">
        <w:t>Ali</w:t>
      </w:r>
      <w:r w:rsidR="00706998">
        <w:t>,</w:t>
      </w:r>
      <w:r>
        <w:t xml:space="preserve"> </w:t>
      </w:r>
      <w:r w:rsidR="006345EA" w:rsidRPr="006345EA">
        <w:t>lorsqu</w:t>
      </w:r>
      <w:r>
        <w:t>’</w:t>
      </w:r>
      <w:r w:rsidR="006345EA" w:rsidRPr="006345EA">
        <w:t>il toucha l</w:t>
      </w:r>
      <w:r w:rsidR="00706998">
        <w:t>e</w:t>
      </w:r>
      <w:r>
        <w:t xml:space="preserve"> </w:t>
      </w:r>
      <w:r w:rsidR="006345EA" w:rsidRPr="006345EA">
        <w:t>sol</w:t>
      </w:r>
      <w:r>
        <w:t>.</w:t>
      </w:r>
    </w:p>
    <w:p w14:paraId="70435C5A" w14:textId="77777777" w:rsidR="00573A59" w:rsidRDefault="00573A59" w:rsidP="006345EA">
      <w:r>
        <w:t>— </w:t>
      </w:r>
      <w:r w:rsidR="006345EA" w:rsidRPr="006345EA">
        <w:t>Suivez-moi</w:t>
      </w:r>
      <w:r>
        <w:t xml:space="preserve">, </w:t>
      </w:r>
      <w:r w:rsidR="006345EA" w:rsidRPr="006345EA">
        <w:t>messieurs</w:t>
      </w:r>
      <w:r>
        <w:t xml:space="preserve">, </w:t>
      </w:r>
      <w:r w:rsidR="006345EA" w:rsidRPr="006345EA">
        <w:t>fit le prêtre d</w:t>
      </w:r>
      <w:r w:rsidR="00706998">
        <w:t>ès</w:t>
      </w:r>
      <w:r>
        <w:t xml:space="preserve"> </w:t>
      </w:r>
      <w:r w:rsidR="006345EA" w:rsidRPr="006345EA">
        <w:t>qu</w:t>
      </w:r>
      <w:r>
        <w:t>’</w:t>
      </w:r>
      <w:r w:rsidR="006345EA" w:rsidRPr="006345EA">
        <w:t>ils furen</w:t>
      </w:r>
      <w:r w:rsidR="00706998">
        <w:t>t</w:t>
      </w:r>
      <w:r>
        <w:rPr>
          <w:rFonts w:cs="Amasis30"/>
        </w:rPr>
        <w:t xml:space="preserve"> </w:t>
      </w:r>
      <w:r w:rsidR="006345EA" w:rsidRPr="006345EA">
        <w:t>réunis</w:t>
      </w:r>
      <w:r>
        <w:t>.</w:t>
      </w:r>
    </w:p>
    <w:p w14:paraId="633AC980" w14:textId="77777777" w:rsidR="00573A59" w:rsidRDefault="006345EA" w:rsidP="006345EA">
      <w:r w:rsidRPr="006345EA">
        <w:t>Il rattrapa le chemin de l</w:t>
      </w:r>
      <w:r w:rsidR="00573A59">
        <w:t>’</w:t>
      </w:r>
      <w:r w:rsidRPr="006345EA">
        <w:t>autre côté des</w:t>
      </w:r>
      <w:r w:rsidR="00573A59">
        <w:t xml:space="preserve"> </w:t>
      </w:r>
      <w:r w:rsidRPr="006345EA">
        <w:t>Sept Gorges</w:t>
      </w:r>
      <w:r w:rsidR="00573A59">
        <w:t xml:space="preserve"> </w:t>
      </w:r>
      <w:r w:rsidRPr="006345EA">
        <w:t>et continua</w:t>
      </w:r>
      <w:r w:rsidR="00573A59">
        <w:t xml:space="preserve"> </w:t>
      </w:r>
      <w:r w:rsidRPr="006345EA">
        <w:t>jusqu</w:t>
      </w:r>
      <w:r w:rsidR="00573A59">
        <w:t>’</w:t>
      </w:r>
      <w:r w:rsidRPr="006345EA">
        <w:t>à</w:t>
      </w:r>
      <w:r w:rsidR="008F1576">
        <w:t xml:space="preserve"> </w:t>
      </w:r>
      <w:r w:rsidR="00706998">
        <w:t>l</w:t>
      </w:r>
      <w:r w:rsidRPr="006345EA">
        <w:t>a</w:t>
      </w:r>
      <w:r w:rsidR="00573A59">
        <w:t xml:space="preserve"> </w:t>
      </w:r>
      <w:r w:rsidR="00706998">
        <w:t>dé</w:t>
      </w:r>
      <w:r w:rsidRPr="006345EA">
        <w:t>pression</w:t>
      </w:r>
      <w:r w:rsidR="00573A59">
        <w:t xml:space="preserve"> </w:t>
      </w:r>
      <w:r w:rsidRPr="006345EA">
        <w:t>brusque qui</w:t>
      </w:r>
      <w:r w:rsidR="00573A59">
        <w:t xml:space="preserve"> </w:t>
      </w:r>
      <w:r w:rsidRPr="006345EA">
        <w:t>ouvrait entre les bois</w:t>
      </w:r>
      <w:r w:rsidR="008F1576">
        <w:t xml:space="preserve"> </w:t>
      </w:r>
      <w:r w:rsidR="00706998">
        <w:t>l</w:t>
      </w:r>
      <w:r w:rsidRPr="006345EA">
        <w:t>a vallée de</w:t>
      </w:r>
      <w:r w:rsidR="00573A59">
        <w:t xml:space="preserve"> </w:t>
      </w:r>
      <w:r w:rsidR="00706998" w:rsidRPr="008B1F88">
        <w:t>l</w:t>
      </w:r>
      <w:r w:rsidR="00646961" w:rsidRPr="008B1F88">
        <w:t>’</w:t>
      </w:r>
      <w:r w:rsidRPr="006345EA">
        <w:t>Erenz</w:t>
      </w:r>
      <w:r w:rsidR="00573A59">
        <w:t xml:space="preserve"> </w:t>
      </w:r>
      <w:r w:rsidRPr="008B1F88">
        <w:t>noire</w:t>
      </w:r>
      <w:r w:rsidR="00573A59">
        <w:t xml:space="preserve">. </w:t>
      </w:r>
      <w:r w:rsidRPr="006345EA">
        <w:t>La</w:t>
      </w:r>
      <w:r w:rsidR="00573A59">
        <w:t xml:space="preserve"> </w:t>
      </w:r>
      <w:r w:rsidRPr="006345EA">
        <w:t>sente dégringolait à</w:t>
      </w:r>
      <w:r w:rsidR="00573A59">
        <w:t xml:space="preserve"> </w:t>
      </w:r>
      <w:r w:rsidRPr="006345EA">
        <w:t>travers des</w:t>
      </w:r>
      <w:r w:rsidR="00573A59">
        <w:t xml:space="preserve"> </w:t>
      </w:r>
      <w:r w:rsidRPr="008B1F88">
        <w:t>prés</w:t>
      </w:r>
      <w:r w:rsidRPr="006345EA">
        <w:t xml:space="preserve"> et des</w:t>
      </w:r>
      <w:r w:rsidR="00573A59">
        <w:t xml:space="preserve"> </w:t>
      </w:r>
      <w:r w:rsidRPr="006345EA">
        <w:t>champs bien</w:t>
      </w:r>
      <w:r w:rsidR="00573A59">
        <w:t xml:space="preserve"> </w:t>
      </w:r>
      <w:r w:rsidRPr="006345EA">
        <w:t>verts</w:t>
      </w:r>
      <w:r w:rsidR="00573A59">
        <w:t>.</w:t>
      </w:r>
    </w:p>
    <w:p w14:paraId="6151276A" w14:textId="77777777" w:rsidR="00573A59" w:rsidRDefault="00573A59" w:rsidP="00616296">
      <w:r>
        <w:t>— </w:t>
      </w:r>
      <w:r w:rsidR="006345EA" w:rsidRPr="006345EA">
        <w:t>Trouverons-nous encore les</w:t>
      </w:r>
      <w:r>
        <w:t xml:space="preserve"> </w:t>
      </w:r>
      <w:r w:rsidR="006345EA" w:rsidRPr="006345EA">
        <w:t>bandits</w:t>
      </w:r>
      <w:r>
        <w:t> ?</w:t>
      </w:r>
      <w:r w:rsidR="00616296">
        <w:t xml:space="preserve"> </w:t>
      </w:r>
      <w:r w:rsidR="006345EA" w:rsidRPr="006345EA">
        <w:t>demanda Edmond</w:t>
      </w:r>
      <w:r>
        <w:t>.</w:t>
      </w:r>
    </w:p>
    <w:p w14:paraId="0161E747" w14:textId="77777777" w:rsidR="00573A59" w:rsidRDefault="00573A59" w:rsidP="00090740">
      <w:r>
        <w:t>— </w:t>
      </w:r>
      <w:r w:rsidR="006345EA" w:rsidRPr="006345EA">
        <w:t>Je le crois</w:t>
      </w:r>
      <w:r>
        <w:t xml:space="preserve">. </w:t>
      </w:r>
      <w:r w:rsidR="006345EA" w:rsidRPr="006345EA">
        <w:t xml:space="preserve">Ils se seront sans doute </w:t>
      </w:r>
      <w:r w:rsidR="00616296" w:rsidRPr="006345EA">
        <w:t>arrêtés</w:t>
      </w:r>
      <w:r>
        <w:t xml:space="preserve"> </w:t>
      </w:r>
      <w:r w:rsidR="006345EA" w:rsidRPr="006345EA">
        <w:t>dans ce cabaret</w:t>
      </w:r>
      <w:r>
        <w:t xml:space="preserve">, </w:t>
      </w:r>
      <w:r w:rsidR="006345EA" w:rsidRPr="006345EA">
        <w:t>au bord du ruisseau</w:t>
      </w:r>
      <w:r>
        <w:t>.</w:t>
      </w:r>
    </w:p>
    <w:p w14:paraId="23F23323" w14:textId="77777777" w:rsidR="00573A59" w:rsidRDefault="00573A59" w:rsidP="00090740">
      <w:r>
        <w:t>— </w:t>
      </w:r>
      <w:r w:rsidR="006345EA" w:rsidRPr="006345EA">
        <w:t>Et on ne découvre pas une cachette en</w:t>
      </w:r>
      <w:r>
        <w:t xml:space="preserve"> </w:t>
      </w:r>
      <w:r w:rsidR="006345EA" w:rsidRPr="006345EA">
        <w:t>dix minutes</w:t>
      </w:r>
      <w:r>
        <w:t xml:space="preserve"> ! </w:t>
      </w:r>
      <w:r w:rsidR="006345EA" w:rsidRPr="006345EA">
        <w:t>Vous en savez quelque chose</w:t>
      </w:r>
      <w:r>
        <w:t xml:space="preserve">, </w:t>
      </w:r>
      <w:r w:rsidR="006345EA" w:rsidRPr="006345EA">
        <w:t>capitaine</w:t>
      </w:r>
      <w:r>
        <w:t>.</w:t>
      </w:r>
    </w:p>
    <w:p w14:paraId="1DA07CDE" w14:textId="77777777" w:rsidR="00573A59" w:rsidRDefault="006345EA" w:rsidP="006345EA">
      <w:r w:rsidRPr="006345EA">
        <w:t>Après avoir traversé un petit pont</w:t>
      </w:r>
      <w:r w:rsidR="00573A59">
        <w:t xml:space="preserve">, </w:t>
      </w:r>
      <w:r w:rsidRPr="006345EA">
        <w:t>ils avisèrent un paysan qui gardait un troupeau</w:t>
      </w:r>
      <w:r w:rsidR="00573A59">
        <w:t>.</w:t>
      </w:r>
    </w:p>
    <w:p w14:paraId="30E303A3" w14:textId="77777777" w:rsidR="00573A59" w:rsidRDefault="006345EA" w:rsidP="006345EA">
      <w:r w:rsidRPr="006345EA">
        <w:t>Le prêtre l</w:t>
      </w:r>
      <w:r w:rsidR="00573A59">
        <w:t>’</w:t>
      </w:r>
      <w:r w:rsidRPr="006345EA">
        <w:t>interpella en patois du Luxembourg</w:t>
      </w:r>
      <w:r w:rsidR="00573A59">
        <w:t>.</w:t>
      </w:r>
    </w:p>
    <w:p w14:paraId="100F6224" w14:textId="77777777" w:rsidR="00573A59" w:rsidRDefault="00573A59" w:rsidP="00090740">
      <w:r>
        <w:t>— </w:t>
      </w:r>
      <w:r w:rsidR="006345EA" w:rsidRPr="006345EA">
        <w:t>Deux de nos amis nous ont devancés</w:t>
      </w:r>
      <w:r>
        <w:t xml:space="preserve">. </w:t>
      </w:r>
      <w:r w:rsidR="006345EA" w:rsidRPr="006345EA">
        <w:t>Nous ne savons pas quel sentier ils ont pris</w:t>
      </w:r>
      <w:r>
        <w:t xml:space="preserve">. </w:t>
      </w:r>
      <w:r w:rsidR="006345EA" w:rsidRPr="006345EA">
        <w:t>Vous ne les avez pas vus</w:t>
      </w:r>
      <w:r>
        <w:t> ?</w:t>
      </w:r>
    </w:p>
    <w:p w14:paraId="3934B9B6" w14:textId="77777777" w:rsidR="00573A59" w:rsidRDefault="00573A59" w:rsidP="00090740">
      <w:r>
        <w:t>— </w:t>
      </w:r>
      <w:r w:rsidR="006345EA" w:rsidRPr="006345EA">
        <w:t>Ach</w:t>
      </w:r>
      <w:r>
        <w:t xml:space="preserve"> ! </w:t>
      </w:r>
      <w:r w:rsidR="006345EA" w:rsidRPr="006345EA">
        <w:t>Oui</w:t>
      </w:r>
      <w:r>
        <w:t xml:space="preserve"> ! </w:t>
      </w:r>
      <w:r w:rsidR="006345EA" w:rsidRPr="006345EA">
        <w:t>On peut bien remarquer les</w:t>
      </w:r>
      <w:r>
        <w:t xml:space="preserve"> </w:t>
      </w:r>
      <w:r w:rsidR="00706998">
        <w:t>t</w:t>
      </w:r>
      <w:r w:rsidR="006345EA" w:rsidRPr="006345EA">
        <w:t>ouristes qui passent</w:t>
      </w:r>
      <w:r w:rsidR="004465C4">
        <w:t> </w:t>
      </w:r>
      <w:r>
        <w:t xml:space="preserve">! </w:t>
      </w:r>
      <w:r w:rsidR="006345EA" w:rsidRPr="006345EA">
        <w:t>Ils sont plutôt rares</w:t>
      </w:r>
      <w:r w:rsidR="004465C4">
        <w:t> </w:t>
      </w:r>
      <w:r>
        <w:t>!</w:t>
      </w:r>
    </w:p>
    <w:p w14:paraId="36C546E8" w14:textId="77777777" w:rsidR="00573A59" w:rsidRDefault="00573A59" w:rsidP="00616296">
      <w:r>
        <w:t>— </w:t>
      </w:r>
      <w:r w:rsidR="006345EA" w:rsidRPr="006345EA">
        <w:t>Nos amis sont allés à droite</w:t>
      </w:r>
      <w:r>
        <w:t xml:space="preserve">, </w:t>
      </w:r>
      <w:r w:rsidR="006345EA" w:rsidRPr="006345EA">
        <w:t>n</w:t>
      </w:r>
      <w:r>
        <w:t>’</w:t>
      </w:r>
      <w:r w:rsidR="006345EA" w:rsidRPr="006345EA">
        <w:t>est-ce</w:t>
      </w:r>
      <w:r w:rsidR="00616296">
        <w:t xml:space="preserve"> </w:t>
      </w:r>
      <w:r w:rsidR="006345EA" w:rsidRPr="006345EA">
        <w:t>pas</w:t>
      </w:r>
      <w:r w:rsidR="004465C4">
        <w:t> </w:t>
      </w:r>
      <w:r>
        <w:t xml:space="preserve">? </w:t>
      </w:r>
      <w:r w:rsidR="006345EA" w:rsidRPr="006345EA">
        <w:t>Vers la station de Grundhof</w:t>
      </w:r>
      <w:r w:rsidR="004465C4">
        <w:t> </w:t>
      </w:r>
      <w:r>
        <w:t>?</w:t>
      </w:r>
    </w:p>
    <w:p w14:paraId="493E14E3" w14:textId="77777777" w:rsidR="00573A59" w:rsidRDefault="00573A59" w:rsidP="00616296">
      <w:r>
        <w:t>— </w:t>
      </w:r>
      <w:r w:rsidR="006345EA" w:rsidRPr="006345EA">
        <w:t>Pas du tout</w:t>
      </w:r>
      <w:r w:rsidR="004465C4">
        <w:t> </w:t>
      </w:r>
      <w:r>
        <w:t xml:space="preserve">! </w:t>
      </w:r>
      <w:r w:rsidR="006345EA" w:rsidRPr="006345EA">
        <w:t>Ils ont pris le sentier du</w:t>
      </w:r>
      <w:r w:rsidR="00616296">
        <w:t xml:space="preserve"> </w:t>
      </w:r>
      <w:r w:rsidR="006345EA" w:rsidRPr="006345EA">
        <w:t>Hallerbach</w:t>
      </w:r>
      <w:r>
        <w:t xml:space="preserve">. </w:t>
      </w:r>
      <w:r w:rsidR="006345EA" w:rsidRPr="006345EA">
        <w:t>Tenez</w:t>
      </w:r>
      <w:r>
        <w:t xml:space="preserve">, </w:t>
      </w:r>
      <w:r w:rsidR="006345EA" w:rsidRPr="006345EA">
        <w:t>celui qui monte dans ces bois</w:t>
      </w:r>
      <w:r>
        <w:t>.</w:t>
      </w:r>
    </w:p>
    <w:p w14:paraId="6DB423CD" w14:textId="77777777" w:rsidR="00573A59" w:rsidRDefault="00573A59" w:rsidP="006345EA">
      <w:r>
        <w:t>— </w:t>
      </w:r>
      <w:r w:rsidR="006345EA" w:rsidRPr="006345EA">
        <w:t>Celui qui arrive à Beaufort</w:t>
      </w:r>
      <w:r w:rsidR="004465C4">
        <w:t> </w:t>
      </w:r>
      <w:r>
        <w:t>?</w:t>
      </w:r>
    </w:p>
    <w:p w14:paraId="32CE596C" w14:textId="77777777" w:rsidR="00573A59" w:rsidRDefault="00573A59" w:rsidP="006345EA">
      <w:r>
        <w:lastRenderedPageBreak/>
        <w:t>— </w:t>
      </w:r>
      <w:r w:rsidR="006345EA" w:rsidRPr="006345EA">
        <w:t>Oui</w:t>
      </w:r>
      <w:r>
        <w:t xml:space="preserve">. </w:t>
      </w:r>
      <w:r w:rsidR="006345EA" w:rsidRPr="006345EA">
        <w:t>Mais il faudra prendre à droite quand vous rencontrerez un autre ruisseau</w:t>
      </w:r>
      <w:r>
        <w:t xml:space="preserve">, </w:t>
      </w:r>
      <w:r w:rsidR="006345EA" w:rsidRPr="006345EA">
        <w:t>le</w:t>
      </w:r>
      <w:r>
        <w:t xml:space="preserve"> </w:t>
      </w:r>
      <w:r w:rsidR="006345EA" w:rsidRPr="006345EA">
        <w:t>Hubertusbach</w:t>
      </w:r>
      <w:r>
        <w:t>.</w:t>
      </w:r>
    </w:p>
    <w:p w14:paraId="31495815" w14:textId="77777777" w:rsidR="00573A59" w:rsidRDefault="006345EA" w:rsidP="006345EA">
      <w:r w:rsidRPr="006345EA">
        <w:t>Les trois hommes se regardèrent</w:t>
      </w:r>
      <w:r w:rsidR="00573A59">
        <w:t xml:space="preserve">. </w:t>
      </w:r>
      <w:r w:rsidRPr="006345EA">
        <w:t>Il n</w:t>
      </w:r>
      <w:r w:rsidR="00573A59">
        <w:t>’</w:t>
      </w:r>
      <w:r w:rsidRPr="006345EA">
        <w:t>y avait pas à se tromper</w:t>
      </w:r>
      <w:r w:rsidR="00573A59">
        <w:t>.</w:t>
      </w:r>
    </w:p>
    <w:p w14:paraId="65C4DAEB" w14:textId="77777777" w:rsidR="00573A59" w:rsidRDefault="00573A59" w:rsidP="006345EA">
      <w:r>
        <w:t>— </w:t>
      </w:r>
      <w:r w:rsidR="006345EA" w:rsidRPr="006345EA">
        <w:t>Tu as eu une bonne idée de remporter ta corde</w:t>
      </w:r>
      <w:r>
        <w:t xml:space="preserve">, </w:t>
      </w:r>
      <w:r w:rsidR="006345EA" w:rsidRPr="006345EA">
        <w:t>dit</w:t>
      </w:r>
      <w:r w:rsidR="0000650F">
        <w:t xml:space="preserve"> </w:t>
      </w:r>
      <w:r w:rsidR="006345EA" w:rsidRPr="006345EA">
        <w:t>Edmond au sous-lieutenant</w:t>
      </w:r>
      <w:r>
        <w:t>.</w:t>
      </w:r>
    </w:p>
    <w:p w14:paraId="4C0F598A" w14:textId="77777777" w:rsidR="00573A59" w:rsidRDefault="00573A59" w:rsidP="00090740">
      <w:r>
        <w:t>— </w:t>
      </w:r>
      <w:r w:rsidR="006345EA" w:rsidRPr="006345EA">
        <w:t>Pourvu que nous arrivions avec prudence</w:t>
      </w:r>
      <w:r>
        <w:t xml:space="preserve">, </w:t>
      </w:r>
      <w:r w:rsidR="006345EA" w:rsidRPr="006345EA">
        <w:t>nous sommes certains de les prendre au</w:t>
      </w:r>
      <w:r>
        <w:t xml:space="preserve"> </w:t>
      </w:r>
      <w:r w:rsidR="006345EA" w:rsidRPr="006345EA">
        <w:t>nid</w:t>
      </w:r>
      <w:r>
        <w:t>.</w:t>
      </w:r>
    </w:p>
    <w:p w14:paraId="03EAD9C1" w14:textId="77777777" w:rsidR="00573A59" w:rsidRDefault="00573A59" w:rsidP="00090740">
      <w:r>
        <w:t>— </w:t>
      </w:r>
      <w:r w:rsidR="006345EA" w:rsidRPr="006345EA">
        <w:t>Et de n</w:t>
      </w:r>
      <w:r>
        <w:t>’</w:t>
      </w:r>
      <w:r w:rsidR="006345EA" w:rsidRPr="006345EA">
        <w:t>avoir qu</w:t>
      </w:r>
      <w:r>
        <w:t>’</w:t>
      </w:r>
      <w:r w:rsidR="006345EA" w:rsidRPr="006345EA">
        <w:t>à nous baisser pour</w:t>
      </w:r>
      <w:r>
        <w:t xml:space="preserve"> </w:t>
      </w:r>
      <w:r w:rsidR="006345EA" w:rsidRPr="006345EA">
        <w:t>ramasser le trésor</w:t>
      </w:r>
      <w:r>
        <w:t>.</w:t>
      </w:r>
    </w:p>
    <w:p w14:paraId="63B073B0" w14:textId="77777777" w:rsidR="00573A59" w:rsidRDefault="006345EA" w:rsidP="006345EA">
      <w:r w:rsidRPr="006345EA">
        <w:t>Ils montaient le long d</w:t>
      </w:r>
      <w:r w:rsidR="00573A59">
        <w:t>’</w:t>
      </w:r>
      <w:r w:rsidRPr="006345EA">
        <w:t>un ruisseau qui roulait comme un minuscule torrent</w:t>
      </w:r>
      <w:r w:rsidR="00573A59">
        <w:t xml:space="preserve">, </w:t>
      </w:r>
      <w:r w:rsidRPr="006345EA">
        <w:t>sous un bois touffu</w:t>
      </w:r>
      <w:r w:rsidR="00573A59">
        <w:t xml:space="preserve">, </w:t>
      </w:r>
      <w:r w:rsidRPr="006345EA">
        <w:t>et toujours entre des rochers</w:t>
      </w:r>
      <w:r w:rsidR="004465C4">
        <w:t>…</w:t>
      </w:r>
    </w:p>
    <w:p w14:paraId="03531815" w14:textId="77777777" w:rsidR="004465C4" w:rsidRPr="008B1F88" w:rsidRDefault="00573A59" w:rsidP="006345EA">
      <w:r>
        <w:t>— </w:t>
      </w:r>
      <w:r w:rsidR="006345EA" w:rsidRPr="006345EA">
        <w:t>Dans un quart d</w:t>
      </w:r>
      <w:r>
        <w:t>’</w:t>
      </w:r>
      <w:r w:rsidR="006345EA" w:rsidRPr="006345EA">
        <w:t>heure</w:t>
      </w:r>
      <w:r>
        <w:t xml:space="preserve">, </w:t>
      </w:r>
      <w:r w:rsidR="006345EA" w:rsidRPr="006345EA">
        <w:t>nous y serons</w:t>
      </w:r>
      <w:r>
        <w:t>.</w:t>
      </w:r>
    </w:p>
    <w:p w14:paraId="25CF9BBF" w14:textId="77777777" w:rsidR="00573A59" w:rsidRDefault="006345EA" w:rsidP="006345EA">
      <w:r w:rsidRPr="006345EA">
        <w:t>Enfin le prêtre désigna un coude</w:t>
      </w:r>
      <w:r w:rsidR="00573A59">
        <w:t xml:space="preserve">, </w:t>
      </w:r>
      <w:r w:rsidRPr="006345EA">
        <w:t>au delà</w:t>
      </w:r>
      <w:r w:rsidR="00573A59">
        <w:t xml:space="preserve"> </w:t>
      </w:r>
      <w:r w:rsidRPr="006345EA">
        <w:t>d</w:t>
      </w:r>
      <w:r w:rsidR="00573A59">
        <w:t>’</w:t>
      </w:r>
      <w:r w:rsidRPr="006345EA">
        <w:t>un fourré de jeunes sapins</w:t>
      </w:r>
      <w:r w:rsidR="00573A59">
        <w:t>.</w:t>
      </w:r>
    </w:p>
    <w:p w14:paraId="2896B81F" w14:textId="77777777" w:rsidR="00573A59" w:rsidRDefault="00573A59" w:rsidP="006345EA">
      <w:r>
        <w:t>— </w:t>
      </w:r>
      <w:r w:rsidR="006345EA" w:rsidRPr="006345EA">
        <w:t>Le confluent</w:t>
      </w:r>
      <w:r>
        <w:t xml:space="preserve">. </w:t>
      </w:r>
      <w:r w:rsidR="006345EA" w:rsidRPr="006345EA">
        <w:t>La coupure dont</w:t>
      </w:r>
      <w:r w:rsidR="006345EA" w:rsidRPr="008B1F88">
        <w:t xml:space="preserve"> parle v</w:t>
      </w:r>
      <w:r w:rsidR="006345EA" w:rsidRPr="006345EA">
        <w:t>otre texte se trouve à droite</w:t>
      </w:r>
      <w:r>
        <w:t xml:space="preserve">. </w:t>
      </w:r>
      <w:r w:rsidR="006345EA" w:rsidRPr="006345EA">
        <w:t>Elle n</w:t>
      </w:r>
      <w:r>
        <w:t>’</w:t>
      </w:r>
      <w:r w:rsidR="006345EA" w:rsidRPr="006345EA">
        <w:t>a pas plus de</w:t>
      </w:r>
      <w:r>
        <w:t xml:space="preserve"> </w:t>
      </w:r>
      <w:r w:rsidR="006345EA" w:rsidRPr="008B1F88">
        <w:t>2</w:t>
      </w:r>
      <w:r w:rsidR="00646961" w:rsidRPr="008B1F88">
        <w:t> </w:t>
      </w:r>
      <w:r w:rsidR="006345EA" w:rsidRPr="006345EA">
        <w:t>mètres de large</w:t>
      </w:r>
      <w:r>
        <w:t>.</w:t>
      </w:r>
    </w:p>
    <w:p w14:paraId="39223D8D" w14:textId="77777777" w:rsidR="00573A59" w:rsidRDefault="00573A59" w:rsidP="006345EA">
      <w:r>
        <w:t>— </w:t>
      </w:r>
      <w:r w:rsidR="006345EA" w:rsidRPr="006345EA">
        <w:t>Et quelle profondeur</w:t>
      </w:r>
      <w:r>
        <w:t> ?</w:t>
      </w:r>
    </w:p>
    <w:p w14:paraId="71A01E37" w14:textId="77777777" w:rsidR="00573A59" w:rsidRDefault="00573A59" w:rsidP="00090740">
      <w:r>
        <w:t>— </w:t>
      </w:r>
      <w:r w:rsidR="006345EA" w:rsidRPr="006345EA">
        <w:t>Dix</w:t>
      </w:r>
      <w:r>
        <w:t xml:space="preserve">, </w:t>
      </w:r>
      <w:r w:rsidR="006345EA" w:rsidRPr="006345EA">
        <w:t>à peu près</w:t>
      </w:r>
      <w:r>
        <w:t>.</w:t>
      </w:r>
    </w:p>
    <w:p w14:paraId="26B41593" w14:textId="77777777" w:rsidR="00573A59" w:rsidRDefault="00573A59" w:rsidP="006345EA">
      <w:r>
        <w:t>— </w:t>
      </w:r>
      <w:r w:rsidR="006345EA" w:rsidRPr="006345EA">
        <w:t>Pas d</w:t>
      </w:r>
      <w:r>
        <w:t>’</w:t>
      </w:r>
      <w:r w:rsidR="006345EA" w:rsidRPr="006345EA">
        <w:t>autre issue</w:t>
      </w:r>
      <w:r>
        <w:t> ?</w:t>
      </w:r>
    </w:p>
    <w:p w14:paraId="65AC69F6" w14:textId="77777777" w:rsidR="00573A59" w:rsidRDefault="00573A59" w:rsidP="00090740">
      <w:r>
        <w:t>— </w:t>
      </w:r>
      <w:r w:rsidR="006345EA" w:rsidRPr="006345EA">
        <w:t>Aucune</w:t>
      </w:r>
      <w:r>
        <w:t xml:space="preserve">. </w:t>
      </w:r>
      <w:r w:rsidR="006345EA" w:rsidRPr="006345EA">
        <w:t>Sauf l</w:t>
      </w:r>
      <w:r>
        <w:t>’</w:t>
      </w:r>
      <w:r w:rsidR="006345EA" w:rsidRPr="006345EA">
        <w:t>escalade qui doit être à</w:t>
      </w:r>
      <w:r>
        <w:t xml:space="preserve"> </w:t>
      </w:r>
      <w:r w:rsidR="006345EA" w:rsidRPr="006345EA">
        <w:t>peu près impossible</w:t>
      </w:r>
      <w:r>
        <w:t>.</w:t>
      </w:r>
    </w:p>
    <w:p w14:paraId="226A0019" w14:textId="77777777" w:rsidR="00573A59" w:rsidRDefault="00573A59" w:rsidP="00090740">
      <w:r>
        <w:t>— </w:t>
      </w:r>
      <w:r w:rsidR="006345EA" w:rsidRPr="006345EA">
        <w:t>J</w:t>
      </w:r>
      <w:r>
        <w:t>’</w:t>
      </w:r>
      <w:r w:rsidR="006345EA" w:rsidRPr="006345EA">
        <w:t>avance le premier</w:t>
      </w:r>
      <w:r>
        <w:t xml:space="preserve">, </w:t>
      </w:r>
      <w:r w:rsidR="006345EA" w:rsidRPr="006345EA">
        <w:t>fit Edmond</w:t>
      </w:r>
      <w:r>
        <w:t xml:space="preserve">… </w:t>
      </w:r>
      <w:r w:rsidR="006345EA" w:rsidRPr="006345EA">
        <w:t>Suivez-moi</w:t>
      </w:r>
      <w:r>
        <w:t xml:space="preserve">, </w:t>
      </w:r>
      <w:r w:rsidR="006345EA" w:rsidRPr="006345EA">
        <w:t>à 50 mètres</w:t>
      </w:r>
      <w:r>
        <w:t>.</w:t>
      </w:r>
    </w:p>
    <w:p w14:paraId="579290FA" w14:textId="77777777" w:rsidR="00573A59" w:rsidRDefault="006345EA" w:rsidP="006345EA">
      <w:r w:rsidRPr="006345EA">
        <w:lastRenderedPageBreak/>
        <w:t>Il rampa</w:t>
      </w:r>
      <w:r w:rsidR="00573A59">
        <w:t xml:space="preserve">, </w:t>
      </w:r>
      <w:r w:rsidRPr="006345EA">
        <w:t>étouffant jusqu</w:t>
      </w:r>
      <w:r w:rsidR="00573A59">
        <w:t>’</w:t>
      </w:r>
      <w:r w:rsidRPr="006345EA">
        <w:t>au froissement des feuilles mortes</w:t>
      </w:r>
      <w:r w:rsidR="00573A59">
        <w:t xml:space="preserve">. </w:t>
      </w:r>
      <w:r w:rsidR="002D16FA" w:rsidRPr="008B1F88">
        <w:t>À</w:t>
      </w:r>
      <w:r w:rsidRPr="008B1F88">
        <w:t xml:space="preserve"> </w:t>
      </w:r>
      <w:r w:rsidRPr="006345EA">
        <w:t>quelques pas de la coupure</w:t>
      </w:r>
      <w:r w:rsidR="00573A59">
        <w:t xml:space="preserve">, </w:t>
      </w:r>
      <w:r w:rsidRPr="006345EA">
        <w:t>il s</w:t>
      </w:r>
      <w:r w:rsidR="00573A59">
        <w:t>’</w:t>
      </w:r>
      <w:r w:rsidRPr="006345EA">
        <w:t>arrêta</w:t>
      </w:r>
      <w:r w:rsidR="00573A59">
        <w:t xml:space="preserve">. </w:t>
      </w:r>
      <w:r w:rsidRPr="006345EA">
        <w:t>Il entendait distinctement le</w:t>
      </w:r>
      <w:r w:rsidR="00573A59">
        <w:t xml:space="preserve"> </w:t>
      </w:r>
      <w:r w:rsidRPr="006345EA">
        <w:t>bruit d</w:t>
      </w:r>
      <w:r w:rsidR="00573A59">
        <w:t>’</w:t>
      </w:r>
      <w:r w:rsidRPr="006345EA">
        <w:t>un outil contre la pierre</w:t>
      </w:r>
      <w:r w:rsidR="00573A59">
        <w:t>.</w:t>
      </w:r>
    </w:p>
    <w:p w14:paraId="2CD0B51E" w14:textId="77777777" w:rsidR="00573A59" w:rsidRDefault="006345EA" w:rsidP="006345EA">
      <w:r w:rsidRPr="006345EA">
        <w:t>Il y fut en un bond</w:t>
      </w:r>
      <w:r w:rsidR="00573A59">
        <w:t>.</w:t>
      </w:r>
    </w:p>
    <w:p w14:paraId="5DC101C2" w14:textId="77777777" w:rsidR="00573A59" w:rsidRDefault="00573A59" w:rsidP="00090740">
      <w:r>
        <w:t>— </w:t>
      </w:r>
      <w:r w:rsidR="006345EA" w:rsidRPr="006345EA">
        <w:t>Haut les mains</w:t>
      </w:r>
      <w:r>
        <w:t> !</w:t>
      </w:r>
    </w:p>
    <w:p w14:paraId="506D62B7" w14:textId="77777777" w:rsidR="00573A59" w:rsidRDefault="006345EA" w:rsidP="006345EA">
      <w:r w:rsidRPr="006345EA">
        <w:t xml:space="preserve">Les deux complices tournaient le </w:t>
      </w:r>
      <w:r w:rsidRPr="008B1F88">
        <w:t>dos</w:t>
      </w:r>
      <w:r w:rsidR="00573A59">
        <w:t xml:space="preserve">, </w:t>
      </w:r>
      <w:r w:rsidRPr="006345EA">
        <w:t>travaillant à une excavation</w:t>
      </w:r>
      <w:r w:rsidR="00573A59">
        <w:t>.</w:t>
      </w:r>
    </w:p>
    <w:p w14:paraId="0F70EE42" w14:textId="77777777" w:rsidR="002D16FA" w:rsidRPr="008B1F88" w:rsidRDefault="006345EA" w:rsidP="002D16FA">
      <w:r w:rsidRPr="006345EA">
        <w:t>Ils se dressèrent en un sursaut d</w:t>
      </w:r>
      <w:r w:rsidR="00573A59">
        <w:t>’</w:t>
      </w:r>
      <w:r w:rsidRPr="006345EA">
        <w:t>effroi</w:t>
      </w:r>
      <w:r w:rsidR="00573A59">
        <w:t>.</w:t>
      </w:r>
    </w:p>
    <w:p w14:paraId="7A712367" w14:textId="77777777" w:rsidR="004465C4" w:rsidRPr="008B1F88" w:rsidRDefault="002D16FA" w:rsidP="002D16FA">
      <w:r>
        <w:t>— </w:t>
      </w:r>
      <w:r w:rsidR="006345EA" w:rsidRPr="006345EA">
        <w:t>Haut les mains</w:t>
      </w:r>
      <w:r w:rsidR="00573A59">
        <w:t xml:space="preserve"> ! </w:t>
      </w:r>
      <w:r w:rsidR="006345EA" w:rsidRPr="006345EA">
        <w:t>répétait Edmond</w:t>
      </w:r>
      <w:r w:rsidR="00573A59">
        <w:t>.</w:t>
      </w:r>
    </w:p>
    <w:p w14:paraId="616826EB" w14:textId="77777777" w:rsidR="00573A59" w:rsidRDefault="006345EA" w:rsidP="006345EA">
      <w:r w:rsidRPr="006345EA">
        <w:t>Ils obéirent</w:t>
      </w:r>
      <w:r w:rsidR="00573A59">
        <w:t xml:space="preserve">, </w:t>
      </w:r>
      <w:r w:rsidRPr="006345EA">
        <w:t>d</w:t>
      </w:r>
      <w:r w:rsidR="00573A59">
        <w:t>’</w:t>
      </w:r>
      <w:r w:rsidRPr="006345EA">
        <w:t>autant plus qu</w:t>
      </w:r>
      <w:r w:rsidR="00573A59">
        <w:t>’</w:t>
      </w:r>
      <w:r w:rsidRPr="006345EA">
        <w:t>ils</w:t>
      </w:r>
      <w:r w:rsidR="00573A59">
        <w:t xml:space="preserve"> </w:t>
      </w:r>
      <w:r w:rsidRPr="006345EA">
        <w:t>voyaient deux autres ennemis apparaître</w:t>
      </w:r>
      <w:r w:rsidR="00573A59">
        <w:t>.</w:t>
      </w:r>
    </w:p>
    <w:p w14:paraId="73A9F2FD" w14:textId="77777777" w:rsidR="00573A59" w:rsidRDefault="00573A59" w:rsidP="006345EA">
      <w:r>
        <w:t>— </w:t>
      </w:r>
      <w:r w:rsidR="006345EA" w:rsidRPr="006345EA">
        <w:t>Retournez vos poches</w:t>
      </w:r>
      <w:r>
        <w:t xml:space="preserve">, </w:t>
      </w:r>
      <w:r w:rsidR="006345EA" w:rsidRPr="006345EA">
        <w:t>et jetez vos armes</w:t>
      </w:r>
      <w:r w:rsidR="004465C4">
        <w:t>…</w:t>
      </w:r>
      <w:r w:rsidR="002D16FA">
        <w:t xml:space="preserve"> </w:t>
      </w:r>
      <w:r w:rsidR="00D777C6" w:rsidRPr="008B1F88">
        <w:t>–</w:t>
      </w:r>
      <w:r w:rsidR="002D16FA" w:rsidRPr="008B1F88">
        <w:t xml:space="preserve"> L’</w:t>
      </w:r>
      <w:r w:rsidR="006345EA" w:rsidRPr="006345EA">
        <w:t>homme en gris</w:t>
      </w:r>
      <w:r>
        <w:t xml:space="preserve">, </w:t>
      </w:r>
      <w:r w:rsidR="006345EA" w:rsidRPr="006345EA">
        <w:t>d</w:t>
      </w:r>
      <w:r>
        <w:t>’</w:t>
      </w:r>
      <w:r w:rsidR="006345EA" w:rsidRPr="006345EA">
        <w:t>abord</w:t>
      </w:r>
      <w:r>
        <w:t>.</w:t>
      </w:r>
    </w:p>
    <w:p w14:paraId="59DBCA25" w14:textId="77777777" w:rsidR="00616296" w:rsidRPr="008B1F88" w:rsidRDefault="00573A59" w:rsidP="00616296">
      <w:r>
        <w:t>— </w:t>
      </w:r>
      <w:r w:rsidR="006345EA" w:rsidRPr="006345EA">
        <w:t>Nous n</w:t>
      </w:r>
      <w:r>
        <w:t>’</w:t>
      </w:r>
      <w:r w:rsidR="006345EA" w:rsidRPr="006345EA">
        <w:t>avons pas d</w:t>
      </w:r>
      <w:r>
        <w:t>’</w:t>
      </w:r>
      <w:r w:rsidR="006345EA" w:rsidRPr="006345EA">
        <w:t>armes</w:t>
      </w:r>
      <w:r>
        <w:t xml:space="preserve">, </w:t>
      </w:r>
      <w:r w:rsidR="006345EA" w:rsidRPr="006345EA">
        <w:t>répondit Gotho</w:t>
      </w:r>
      <w:r w:rsidR="004465C4">
        <w:t>rn</w:t>
      </w:r>
      <w:r>
        <w:t>.</w:t>
      </w:r>
    </w:p>
    <w:p w14:paraId="5FE6DF8E" w14:textId="77777777" w:rsidR="009C638A" w:rsidRDefault="009C638A" w:rsidP="009C638A">
      <w:r w:rsidRPr="006345EA">
        <w:t>Edmond trembla de fureur</w:t>
      </w:r>
      <w:r>
        <w:t xml:space="preserve">. </w:t>
      </w:r>
      <w:r w:rsidRPr="006345EA">
        <w:t>Il reconnaissait les voix qui lui avaient lancé</w:t>
      </w:r>
      <w:r>
        <w:t xml:space="preserve"> so</w:t>
      </w:r>
      <w:r w:rsidRPr="006345EA">
        <w:t>n oraison funèbre</w:t>
      </w:r>
      <w:r>
        <w:t xml:space="preserve">, </w:t>
      </w:r>
      <w:r w:rsidRPr="006345EA">
        <w:t>quand il était enfermé dans les</w:t>
      </w:r>
      <w:r>
        <w:t xml:space="preserve"> </w:t>
      </w:r>
      <w:r w:rsidRPr="006345EA">
        <w:t>Sept Gorges</w:t>
      </w:r>
      <w:r>
        <w:t>.</w:t>
      </w:r>
    </w:p>
    <w:p w14:paraId="371B3CED" w14:textId="77777777" w:rsidR="009C638A" w:rsidRDefault="009C638A" w:rsidP="009C638A">
      <w:r>
        <w:t>— </w:t>
      </w:r>
      <w:r w:rsidRPr="006345EA">
        <w:t>Jetez vos armes</w:t>
      </w:r>
      <w:r>
        <w:t xml:space="preserve">, </w:t>
      </w:r>
      <w:r w:rsidRPr="006345EA">
        <w:t>répéta-t-il d</w:t>
      </w:r>
      <w:r>
        <w:t>’</w:t>
      </w:r>
      <w:r w:rsidRPr="006345EA">
        <w:t>une voix</w:t>
      </w:r>
      <w:r>
        <w:t xml:space="preserve"> </w:t>
      </w:r>
      <w:r w:rsidRPr="006345EA">
        <w:t>farouche</w:t>
      </w:r>
      <w:r>
        <w:t>.</w:t>
      </w:r>
    </w:p>
    <w:p w14:paraId="2AFD30FB" w14:textId="77777777" w:rsidR="009C638A" w:rsidRDefault="009C638A" w:rsidP="009C638A">
      <w:proofErr w:type="spellStart"/>
      <w:r w:rsidRPr="006345EA">
        <w:t>Gothorn</w:t>
      </w:r>
      <w:proofErr w:type="spellEnd"/>
      <w:r w:rsidRPr="006345EA">
        <w:t xml:space="preserve"> abaissa le bras</w:t>
      </w:r>
      <w:r>
        <w:t xml:space="preserve">, </w:t>
      </w:r>
      <w:r w:rsidRPr="006345EA">
        <w:t>fouilla dans sa</w:t>
      </w:r>
      <w:r>
        <w:t xml:space="preserve"> </w:t>
      </w:r>
      <w:r w:rsidRPr="006345EA">
        <w:t>poche</w:t>
      </w:r>
      <w:r>
        <w:t xml:space="preserve">, </w:t>
      </w:r>
      <w:r w:rsidRPr="006345EA">
        <w:t>sortit son</w:t>
      </w:r>
      <w:r>
        <w:t xml:space="preserve"> </w:t>
      </w:r>
      <w:r w:rsidRPr="006345EA">
        <w:t>browning</w:t>
      </w:r>
      <w:r>
        <w:t xml:space="preserve">, </w:t>
      </w:r>
      <w:r w:rsidRPr="006345EA">
        <w:t>mais</w:t>
      </w:r>
      <w:r>
        <w:t xml:space="preserve">, </w:t>
      </w:r>
      <w:r w:rsidRPr="006345EA">
        <w:t>au lieu</w:t>
      </w:r>
      <w:r>
        <w:t xml:space="preserve"> </w:t>
      </w:r>
      <w:r w:rsidRPr="006345EA">
        <w:t>de le lancer</w:t>
      </w:r>
      <w:r>
        <w:t xml:space="preserve"> </w:t>
      </w:r>
      <w:r w:rsidRPr="006345EA">
        <w:t>aux pieds</w:t>
      </w:r>
      <w:r>
        <w:t xml:space="preserve"> </w:t>
      </w:r>
      <w:r w:rsidRPr="006345EA">
        <w:t>du capitaine</w:t>
      </w:r>
      <w:r>
        <w:t xml:space="preserve">, </w:t>
      </w:r>
      <w:r w:rsidRPr="006345EA">
        <w:t>il le braqua</w:t>
      </w:r>
      <w:r>
        <w:t xml:space="preserve">, </w:t>
      </w:r>
      <w:r w:rsidRPr="006345EA">
        <w:t>lâcha sept</w:t>
      </w:r>
      <w:r>
        <w:t xml:space="preserve"> </w:t>
      </w:r>
      <w:r w:rsidRPr="006345EA">
        <w:t>fois la détente</w:t>
      </w:r>
      <w:r>
        <w:t>.</w:t>
      </w:r>
    </w:p>
    <w:p w14:paraId="4E4CE1B4" w14:textId="77777777" w:rsidR="009C638A" w:rsidRDefault="009C638A" w:rsidP="009C638A">
      <w:r w:rsidRPr="006345EA">
        <w:t xml:space="preserve">Edmond avait prévu </w:t>
      </w:r>
      <w:r>
        <w:t>l</w:t>
      </w:r>
      <w:r w:rsidRPr="006345EA">
        <w:t>e coup</w:t>
      </w:r>
      <w:r>
        <w:t xml:space="preserve">. </w:t>
      </w:r>
      <w:r w:rsidRPr="006345EA">
        <w:t>Il s</w:t>
      </w:r>
      <w:r>
        <w:t>’</w:t>
      </w:r>
      <w:r w:rsidRPr="006345EA">
        <w:t>était jeté à terre</w:t>
      </w:r>
      <w:r>
        <w:t xml:space="preserve">, </w:t>
      </w:r>
      <w:r w:rsidRPr="006345EA">
        <w:t>après avoir fait signe à ses compagnons</w:t>
      </w:r>
      <w:r>
        <w:t xml:space="preserve"> </w:t>
      </w:r>
      <w:r w:rsidRPr="006345EA">
        <w:t>de s</w:t>
      </w:r>
      <w:r>
        <w:t>’</w:t>
      </w:r>
      <w:r w:rsidRPr="006345EA">
        <w:t>abriter derrière l</w:t>
      </w:r>
      <w:r>
        <w:t>’</w:t>
      </w:r>
      <w:r w:rsidRPr="006345EA">
        <w:t>angle de la roche</w:t>
      </w:r>
      <w:r>
        <w:t>.</w:t>
      </w:r>
    </w:p>
    <w:p w14:paraId="767B8C08" w14:textId="6D6257AE" w:rsidR="00616296" w:rsidRPr="008B1F88" w:rsidRDefault="004461E1" w:rsidP="00616296">
      <w:pPr>
        <w:pStyle w:val="Image"/>
      </w:pPr>
      <w:r w:rsidRPr="008B1F88">
        <w:rPr>
          <w:noProof/>
        </w:rPr>
        <w:lastRenderedPageBreak/>
        <w:drawing>
          <wp:inline distT="0" distB="0" distL="0" distR="0" wp14:anchorId="1166F3F7" wp14:editId="2F8DC8EF">
            <wp:extent cx="3592830" cy="3599815"/>
            <wp:effectExtent l="0" t="0" r="0" b="0"/>
            <wp:docPr id="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92830" cy="3599815"/>
                    </a:xfrm>
                    <a:prstGeom prst="rect">
                      <a:avLst/>
                    </a:prstGeom>
                    <a:noFill/>
                    <a:ln>
                      <a:noFill/>
                    </a:ln>
                  </pic:spPr>
                </pic:pic>
              </a:graphicData>
            </a:graphic>
          </wp:inline>
        </w:drawing>
      </w:r>
    </w:p>
    <w:p w14:paraId="7CB80058" w14:textId="77777777" w:rsidR="004930CC" w:rsidRPr="008B1F88" w:rsidRDefault="004930CC" w:rsidP="004930CC">
      <w:r>
        <w:t>— </w:t>
      </w:r>
      <w:r w:rsidR="009608B0">
        <w:t>À</w:t>
      </w:r>
      <w:r w:rsidRPr="006345EA">
        <w:t xml:space="preserve"> mon tour</w:t>
      </w:r>
      <w:r>
        <w:t xml:space="preserve">, </w:t>
      </w:r>
      <w:r w:rsidRPr="006345EA">
        <w:t>bandit</w:t>
      </w:r>
      <w:r>
        <w:t> !</w:t>
      </w:r>
    </w:p>
    <w:p w14:paraId="39F23079" w14:textId="017356E6" w:rsidR="004930CC" w:rsidRPr="008B1F88" w:rsidRDefault="004461E1" w:rsidP="004930CC">
      <w:pPr>
        <w:pStyle w:val="Image"/>
      </w:pPr>
      <w:r w:rsidRPr="008B1F88">
        <w:rPr>
          <w:noProof/>
        </w:rPr>
        <w:drawing>
          <wp:inline distT="0" distB="0" distL="0" distR="0" wp14:anchorId="35AA0DCB" wp14:editId="3633EF62">
            <wp:extent cx="3175000" cy="4140200"/>
            <wp:effectExtent l="0" t="0" r="0" b="0"/>
            <wp:docPr id="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75000" cy="4140200"/>
                    </a:xfrm>
                    <a:prstGeom prst="rect">
                      <a:avLst/>
                    </a:prstGeom>
                    <a:noFill/>
                    <a:ln>
                      <a:noFill/>
                    </a:ln>
                  </pic:spPr>
                </pic:pic>
              </a:graphicData>
            </a:graphic>
          </wp:inline>
        </w:drawing>
      </w:r>
    </w:p>
    <w:p w14:paraId="1B3A5937" w14:textId="77777777" w:rsidR="00573A59" w:rsidRDefault="006345EA" w:rsidP="006345EA">
      <w:r w:rsidRPr="006345EA">
        <w:lastRenderedPageBreak/>
        <w:t>Il visa</w:t>
      </w:r>
      <w:r w:rsidR="00573A59">
        <w:t xml:space="preserve">. </w:t>
      </w:r>
      <w:r w:rsidRPr="006345EA">
        <w:t>Une seule détonation</w:t>
      </w:r>
      <w:r w:rsidR="00573A59">
        <w:t xml:space="preserve">. </w:t>
      </w:r>
      <w:r w:rsidRPr="006345EA">
        <w:t>Gotho</w:t>
      </w:r>
      <w:r w:rsidR="004465C4">
        <w:t>rn</w:t>
      </w:r>
      <w:r w:rsidRPr="006345EA">
        <w:t xml:space="preserve"> s</w:t>
      </w:r>
      <w:r w:rsidR="00573A59">
        <w:t>’</w:t>
      </w:r>
      <w:r w:rsidRPr="006345EA">
        <w:t>abattit sur la face</w:t>
      </w:r>
      <w:r w:rsidR="00573A59">
        <w:t xml:space="preserve">, </w:t>
      </w:r>
      <w:r w:rsidRPr="006345EA">
        <w:t>tué net d</w:t>
      </w:r>
      <w:r w:rsidR="00573A59">
        <w:t>’</w:t>
      </w:r>
      <w:r w:rsidRPr="006345EA">
        <w:t>une balle au front</w:t>
      </w:r>
      <w:r w:rsidR="00573A59">
        <w:t>.</w:t>
      </w:r>
    </w:p>
    <w:p w14:paraId="287D62DB" w14:textId="77777777" w:rsidR="00573A59" w:rsidRDefault="006345EA" w:rsidP="006345EA">
      <w:r w:rsidRPr="006345EA">
        <w:t>Holbeck ne songeait pas à se défendre</w:t>
      </w:r>
      <w:r w:rsidR="00573A59">
        <w:t xml:space="preserve">. </w:t>
      </w:r>
      <w:r w:rsidRPr="006345EA">
        <w:t>Il vida ses poches et se rendit</w:t>
      </w:r>
      <w:r w:rsidR="00573A59">
        <w:t xml:space="preserve">. </w:t>
      </w:r>
      <w:r w:rsidRPr="006345EA">
        <w:t>En un instant</w:t>
      </w:r>
      <w:r w:rsidR="00573A59">
        <w:t xml:space="preserve">, </w:t>
      </w:r>
      <w:r w:rsidRPr="006345EA">
        <w:t>il fut</w:t>
      </w:r>
      <w:r w:rsidR="00573A59">
        <w:t xml:space="preserve"> </w:t>
      </w:r>
      <w:r w:rsidRPr="006345EA">
        <w:t>solidement lié</w:t>
      </w:r>
      <w:r w:rsidR="00573A59">
        <w:t>.</w:t>
      </w:r>
    </w:p>
    <w:p w14:paraId="6D463729" w14:textId="77777777" w:rsidR="00573A59" w:rsidRDefault="006345EA" w:rsidP="006345EA">
      <w:r w:rsidRPr="006345EA">
        <w:t>Le vieux prêtre partit à Beaufort chercher les gendarmes</w:t>
      </w:r>
      <w:r w:rsidR="00573A59">
        <w:t xml:space="preserve">. </w:t>
      </w:r>
      <w:r w:rsidRPr="006345EA">
        <w:t>Quant aux deux officiers</w:t>
      </w:r>
      <w:r w:rsidR="00573A59">
        <w:t xml:space="preserve">, </w:t>
      </w:r>
      <w:r w:rsidRPr="006345EA">
        <w:t>ils</w:t>
      </w:r>
      <w:r w:rsidR="00573A59">
        <w:t xml:space="preserve"> </w:t>
      </w:r>
      <w:r w:rsidRPr="006345EA">
        <w:t>s</w:t>
      </w:r>
      <w:r w:rsidR="00573A59">
        <w:t>’</w:t>
      </w:r>
      <w:r w:rsidRPr="006345EA">
        <w:t>avançaient dans la coupure</w:t>
      </w:r>
      <w:r w:rsidR="00573A59">
        <w:t xml:space="preserve">, </w:t>
      </w:r>
      <w:r w:rsidRPr="006345EA">
        <w:t>enjambaient le</w:t>
      </w:r>
      <w:r w:rsidR="00573A59">
        <w:t xml:space="preserve"> </w:t>
      </w:r>
      <w:r w:rsidRPr="006345EA">
        <w:t>cadavre</w:t>
      </w:r>
      <w:r w:rsidR="00573A59">
        <w:t xml:space="preserve">, </w:t>
      </w:r>
      <w:r w:rsidRPr="006345EA">
        <w:t>sautaient dans le trou que les Allemands avaient creusé</w:t>
      </w:r>
      <w:r w:rsidR="00573A59">
        <w:t xml:space="preserve">. </w:t>
      </w:r>
      <w:r w:rsidRPr="006345EA">
        <w:t>Ils y travaillèrent à</w:t>
      </w:r>
      <w:r w:rsidR="00573A59">
        <w:t xml:space="preserve"> </w:t>
      </w:r>
      <w:r w:rsidRPr="006345EA">
        <w:t>peine quelques minutes avant de découvrir un</w:t>
      </w:r>
      <w:r w:rsidR="00573A59">
        <w:t xml:space="preserve"> </w:t>
      </w:r>
      <w:r w:rsidRPr="006345EA">
        <w:t>coffret de fer</w:t>
      </w:r>
      <w:r w:rsidR="00573A59">
        <w:t>.</w:t>
      </w:r>
    </w:p>
    <w:p w14:paraId="39BF044D" w14:textId="77777777" w:rsidR="00573A59" w:rsidRDefault="00573A59" w:rsidP="006345EA">
      <w:r>
        <w:t>— </w:t>
      </w:r>
      <w:r w:rsidR="006345EA" w:rsidRPr="006345EA">
        <w:t>Les émeraudes</w:t>
      </w:r>
      <w:r>
        <w:t> !</w:t>
      </w:r>
    </w:p>
    <w:p w14:paraId="7014C0BB" w14:textId="77777777" w:rsidR="00573A59" w:rsidRDefault="006345EA" w:rsidP="006345EA">
      <w:r w:rsidRPr="006345EA">
        <w:t>Puis ils attendirent la force publique</w:t>
      </w:r>
      <w:r w:rsidR="00573A59">
        <w:t xml:space="preserve">. </w:t>
      </w:r>
      <w:r w:rsidRPr="006345EA">
        <w:t>Une</w:t>
      </w:r>
      <w:r w:rsidR="00283CEF">
        <w:t xml:space="preserve"> heure plus tard, Holbeck était emmené à Echternach où il dut bien avouer, puis</w:t>
      </w:r>
      <w:r w:rsidRPr="006345EA">
        <w:t>que les preuves les plus accablantes s</w:t>
      </w:r>
      <w:r w:rsidR="00573A59">
        <w:t>’</w:t>
      </w:r>
      <w:r w:rsidRPr="006345EA">
        <w:t>élevaient contre lui</w:t>
      </w:r>
      <w:r w:rsidR="00573A59">
        <w:t xml:space="preserve">, </w:t>
      </w:r>
      <w:r w:rsidRPr="006345EA">
        <w:t>à commencer par la pierre qu</w:t>
      </w:r>
      <w:r w:rsidR="00573A59">
        <w:t>’</w:t>
      </w:r>
      <w:r w:rsidRPr="006345EA">
        <w:t>on trouva</w:t>
      </w:r>
      <w:r w:rsidR="00573A59">
        <w:t xml:space="preserve"> </w:t>
      </w:r>
      <w:r w:rsidRPr="006345EA">
        <w:t>dans la chambre de son complice</w:t>
      </w:r>
      <w:r w:rsidR="00573A59">
        <w:t xml:space="preserve">. </w:t>
      </w:r>
      <w:r w:rsidRPr="006345EA">
        <w:t>Il s</w:t>
      </w:r>
      <w:r w:rsidR="00573A59">
        <w:t>’</w:t>
      </w:r>
      <w:r w:rsidRPr="006345EA">
        <w:t>en tirerait peut-être avec la prison perpétuelle</w:t>
      </w:r>
      <w:r w:rsidR="00573A59">
        <w:t xml:space="preserve">. </w:t>
      </w:r>
      <w:r w:rsidRPr="006345EA">
        <w:t>C</w:t>
      </w:r>
      <w:r w:rsidR="00573A59">
        <w:t>’</w:t>
      </w:r>
      <w:r w:rsidRPr="006345EA">
        <w:t>était</w:t>
      </w:r>
      <w:r w:rsidR="00573A59">
        <w:t xml:space="preserve"> </w:t>
      </w:r>
      <w:r w:rsidRPr="006345EA">
        <w:t>le mieux qu</w:t>
      </w:r>
      <w:r w:rsidR="00573A59">
        <w:t>’</w:t>
      </w:r>
      <w:r w:rsidRPr="006345EA">
        <w:t>il pouvait espérer</w:t>
      </w:r>
      <w:r w:rsidR="00573A59">
        <w:t>.</w:t>
      </w:r>
    </w:p>
    <w:p w14:paraId="6732C011" w14:textId="77777777" w:rsidR="00573A59" w:rsidRDefault="006345EA" w:rsidP="006345EA">
      <w:r w:rsidRPr="006345EA">
        <w:t>Le lendemain</w:t>
      </w:r>
      <w:r w:rsidR="00573A59">
        <w:t xml:space="preserve">, </w:t>
      </w:r>
      <w:r w:rsidRPr="006345EA">
        <w:t xml:space="preserve">Edmond et </w:t>
      </w:r>
      <w:r w:rsidRPr="008B1F88">
        <w:t>Ali</w:t>
      </w:r>
      <w:r w:rsidRPr="006345EA">
        <w:t xml:space="preserve"> prirent congé du vieux géologue qui promit de venir les voir</w:t>
      </w:r>
      <w:r w:rsidR="00573A59">
        <w:t xml:space="preserve"> </w:t>
      </w:r>
      <w:r w:rsidRPr="006345EA">
        <w:t>au Maroc</w:t>
      </w:r>
      <w:r w:rsidR="00573A59">
        <w:t>.</w:t>
      </w:r>
    </w:p>
    <w:p w14:paraId="20FF2904" w14:textId="77777777" w:rsidR="00573A59" w:rsidRDefault="006345EA" w:rsidP="006345EA">
      <w:r w:rsidRPr="006345EA">
        <w:t>Le trésor fut remis à l</w:t>
      </w:r>
      <w:r w:rsidR="00573A59">
        <w:t>’</w:t>
      </w:r>
      <w:r w:rsidRPr="006345EA">
        <w:t>Œuvre des Orphelins de la guerre</w:t>
      </w:r>
      <w:r w:rsidR="00573A59">
        <w:t xml:space="preserve">. </w:t>
      </w:r>
      <w:r w:rsidRPr="006345EA">
        <w:t>Écoulé sur le marché de Paris</w:t>
      </w:r>
      <w:r w:rsidR="00573A59">
        <w:t xml:space="preserve">, </w:t>
      </w:r>
      <w:r w:rsidRPr="006345EA">
        <w:t>il</w:t>
      </w:r>
      <w:r w:rsidR="00573A59">
        <w:t xml:space="preserve"> </w:t>
      </w:r>
      <w:r w:rsidRPr="006345EA">
        <w:t xml:space="preserve">dépassa </w:t>
      </w:r>
      <w:r w:rsidRPr="008B1F88">
        <w:t>2</w:t>
      </w:r>
      <w:r w:rsidR="00D777C6" w:rsidRPr="008B1F88">
        <w:t> </w:t>
      </w:r>
      <w:r w:rsidRPr="006345EA">
        <w:t>millions</w:t>
      </w:r>
      <w:r w:rsidR="00573A59">
        <w:t xml:space="preserve">. </w:t>
      </w:r>
      <w:r w:rsidRPr="006345EA">
        <w:t>Et le plan qui restait</w:t>
      </w:r>
      <w:r w:rsidR="00573A59">
        <w:t xml:space="preserve"> </w:t>
      </w:r>
      <w:r w:rsidRPr="006345EA">
        <w:t>dans les archives marocaines permettrait sans</w:t>
      </w:r>
      <w:r w:rsidR="00573A59">
        <w:t xml:space="preserve"> </w:t>
      </w:r>
      <w:r w:rsidRPr="006345EA">
        <w:t>doute</w:t>
      </w:r>
      <w:r w:rsidR="00573A59">
        <w:t xml:space="preserve">, </w:t>
      </w:r>
      <w:r w:rsidRPr="006345EA">
        <w:t>un peu plus tard</w:t>
      </w:r>
      <w:r w:rsidR="00573A59">
        <w:t xml:space="preserve">, </w:t>
      </w:r>
      <w:r w:rsidRPr="006345EA">
        <w:t>de prendre possession</w:t>
      </w:r>
      <w:r w:rsidR="00573A59">
        <w:t xml:space="preserve"> </w:t>
      </w:r>
      <w:r w:rsidRPr="006345EA">
        <w:t>de la mine complète dans les montagnes insoumises</w:t>
      </w:r>
      <w:r w:rsidR="00573A59">
        <w:t xml:space="preserve">, </w:t>
      </w:r>
      <w:r w:rsidRPr="006345EA">
        <w:t>et d</w:t>
      </w:r>
      <w:r w:rsidR="00573A59">
        <w:t>’</w:t>
      </w:r>
      <w:r w:rsidRPr="006345EA">
        <w:t>augmenter encore l</w:t>
      </w:r>
      <w:r w:rsidR="00573A59">
        <w:t>’</w:t>
      </w:r>
      <w:r w:rsidRPr="006345EA">
        <w:t>incroyable</w:t>
      </w:r>
      <w:r w:rsidR="00573A59">
        <w:t xml:space="preserve"> </w:t>
      </w:r>
      <w:r w:rsidRPr="006345EA">
        <w:t>richesse de notre plus beau protectorat</w:t>
      </w:r>
      <w:r w:rsidR="00573A59">
        <w:t>.</w:t>
      </w:r>
    </w:p>
    <w:p w14:paraId="77D533F3" w14:textId="77777777" w:rsidR="00573A59" w:rsidRPr="008B1F88" w:rsidRDefault="00E716E3" w:rsidP="009608B0">
      <w:pPr>
        <w:pStyle w:val="Droite"/>
      </w:pPr>
      <w:r>
        <w:t>É</w:t>
      </w:r>
      <w:r w:rsidR="006345EA" w:rsidRPr="006345EA">
        <w:t>douard de K</w:t>
      </w:r>
      <w:r w:rsidR="006345EA" w:rsidRPr="009608B0">
        <w:rPr>
          <w:rStyle w:val="Taille-1Caracteres"/>
        </w:rPr>
        <w:t>EYSER</w:t>
      </w:r>
      <w:r w:rsidR="00573A59">
        <w:t>.</w:t>
      </w:r>
    </w:p>
    <w:p w14:paraId="044962E4" w14:textId="77777777" w:rsidR="002747D6" w:rsidRDefault="002747D6" w:rsidP="002747D6">
      <w:pPr>
        <w:pStyle w:val="Titre1"/>
        <w:spacing w:before="0" w:after="480"/>
        <w:sectPr w:rsidR="002747D6" w:rsidSect="002747D6">
          <w:footerReference w:type="default" r:id="rId31"/>
          <w:endnotePr>
            <w:numFmt w:val="lowerLetter"/>
          </w:endnotePr>
          <w:pgSz w:w="11906" w:h="16838" w:code="9"/>
          <w:pgMar w:top="1134" w:right="1134" w:bottom="1134" w:left="1134" w:header="0" w:footer="709" w:gutter="0"/>
          <w:cols w:space="708"/>
          <w:titlePg/>
          <w:docGrid w:linePitch="360"/>
        </w:sectPr>
      </w:pPr>
      <w:bookmarkStart w:id="11" w:name="_Toc421660465"/>
    </w:p>
    <w:p w14:paraId="13E3453D" w14:textId="77777777" w:rsidR="002747D6" w:rsidRPr="00633842" w:rsidRDefault="002747D6" w:rsidP="002747D6">
      <w:pPr>
        <w:pStyle w:val="Titre1"/>
        <w:spacing w:before="0" w:after="480"/>
      </w:pPr>
      <w:bookmarkStart w:id="12" w:name="_Toc197464174"/>
      <w:r w:rsidRPr="00633842">
        <w:lastRenderedPageBreak/>
        <w:t>À propos de cette édition électronique</w:t>
      </w:r>
      <w:bookmarkEnd w:id="11"/>
      <w:bookmarkEnd w:id="12"/>
    </w:p>
    <w:p w14:paraId="10E3F06E" w14:textId="77777777" w:rsidR="002747D6" w:rsidRPr="00633842" w:rsidRDefault="002747D6" w:rsidP="002747D6">
      <w:pPr>
        <w:spacing w:before="180" w:after="180"/>
        <w:ind w:firstLine="0"/>
        <w:jc w:val="center"/>
        <w:rPr>
          <w:b/>
          <w:bCs/>
          <w:szCs w:val="32"/>
        </w:rPr>
      </w:pPr>
      <w:r w:rsidRPr="00633842">
        <w:rPr>
          <w:b/>
          <w:bCs/>
          <w:szCs w:val="32"/>
        </w:rPr>
        <w:t>Texte libre de droits.</w:t>
      </w:r>
    </w:p>
    <w:p w14:paraId="138B7971" w14:textId="77777777" w:rsidR="002747D6" w:rsidRPr="00633842" w:rsidRDefault="002747D6" w:rsidP="002747D6">
      <w:pPr>
        <w:pStyle w:val="Centr"/>
        <w:spacing w:before="180" w:after="180"/>
      </w:pPr>
      <w:r w:rsidRPr="00633842">
        <w:t>Corrections, édition, conversion informatique et public</w:t>
      </w:r>
      <w:r w:rsidRPr="00633842">
        <w:t>a</w:t>
      </w:r>
      <w:r w:rsidRPr="00633842">
        <w:t>tion par le groupe :</w:t>
      </w:r>
    </w:p>
    <w:p w14:paraId="68BE907B" w14:textId="77777777" w:rsidR="002747D6" w:rsidRPr="00633842" w:rsidRDefault="002747D6" w:rsidP="002747D6">
      <w:pPr>
        <w:spacing w:before="180" w:after="180"/>
        <w:ind w:firstLine="0"/>
        <w:jc w:val="center"/>
        <w:rPr>
          <w:b/>
          <w:bCs/>
          <w:i/>
          <w:iCs/>
          <w:szCs w:val="32"/>
        </w:rPr>
      </w:pPr>
      <w:proofErr w:type="gramStart"/>
      <w:r w:rsidRPr="00633842">
        <w:rPr>
          <w:b/>
          <w:bCs/>
          <w:i/>
          <w:iCs/>
          <w:szCs w:val="32"/>
        </w:rPr>
        <w:t>Ebooks</w:t>
      </w:r>
      <w:proofErr w:type="gramEnd"/>
      <w:r w:rsidRPr="00633842">
        <w:rPr>
          <w:b/>
          <w:bCs/>
          <w:i/>
          <w:iCs/>
          <w:szCs w:val="32"/>
        </w:rPr>
        <w:t xml:space="preserve"> libres et gratuits</w:t>
      </w:r>
    </w:p>
    <w:p w14:paraId="71B9B3DE" w14:textId="77777777" w:rsidR="002747D6" w:rsidRPr="00633842" w:rsidRDefault="002747D6" w:rsidP="002747D6">
      <w:pPr>
        <w:pStyle w:val="Centr"/>
        <w:spacing w:before="180" w:after="180"/>
      </w:pPr>
      <w:hyperlink r:id="rId32" w:history="1">
        <w:r w:rsidRPr="00F74CD6">
          <w:rPr>
            <w:rStyle w:val="Lienhypertexte"/>
          </w:rPr>
          <w:t>https://groups.google.com/g/ebooksgratuits</w:t>
        </w:r>
      </w:hyperlink>
    </w:p>
    <w:p w14:paraId="7C364F25" w14:textId="1AC613F3" w:rsidR="002747D6" w:rsidRPr="00633842" w:rsidRDefault="002747D6" w:rsidP="002747D6">
      <w:pPr>
        <w:pStyle w:val="Centr"/>
        <w:spacing w:before="180" w:after="180"/>
      </w:pPr>
      <w:r w:rsidRPr="00633842">
        <w:t>Adresse du site web du groupe :</w:t>
      </w:r>
      <w:r w:rsidRPr="00633842">
        <w:br/>
      </w:r>
      <w:hyperlink r:id="rId33" w:history="1">
        <w:r w:rsidRPr="002747D6">
          <w:rPr>
            <w:rStyle w:val="Lienhypertexte"/>
            <w:szCs w:val="32"/>
          </w:rPr>
          <w:t>http</w:t>
        </w:r>
        <w:r w:rsidRPr="002747D6">
          <w:rPr>
            <w:rStyle w:val="Lienhypertexte"/>
            <w:szCs w:val="32"/>
          </w:rPr>
          <w:t>s</w:t>
        </w:r>
        <w:r w:rsidRPr="002747D6">
          <w:rPr>
            <w:rStyle w:val="Lienhypertexte"/>
            <w:szCs w:val="32"/>
          </w:rPr>
          <w:t>://www.ebooksgratuits.com/</w:t>
        </w:r>
      </w:hyperlink>
    </w:p>
    <w:p w14:paraId="4A873640" w14:textId="77777777" w:rsidR="002747D6" w:rsidRPr="00633842" w:rsidRDefault="002747D6" w:rsidP="002747D6">
      <w:pPr>
        <w:pStyle w:val="Centr"/>
        <w:spacing w:before="180" w:after="180"/>
      </w:pPr>
      <w:r w:rsidRPr="00633842">
        <w:t>—</w:t>
      </w:r>
    </w:p>
    <w:p w14:paraId="4039202C" w14:textId="66E8920E" w:rsidR="002747D6" w:rsidRPr="00633842" w:rsidRDefault="002747D6" w:rsidP="002747D6">
      <w:pPr>
        <w:spacing w:before="180" w:after="180"/>
        <w:ind w:firstLine="0"/>
        <w:jc w:val="center"/>
        <w:rPr>
          <w:b/>
          <w:bCs/>
          <w:szCs w:val="32"/>
        </w:rPr>
      </w:pPr>
      <w:r>
        <w:rPr>
          <w:b/>
          <w:bCs/>
          <w:szCs w:val="32"/>
        </w:rPr>
        <w:t>Mai</w:t>
      </w:r>
      <w:r>
        <w:rPr>
          <w:b/>
          <w:bCs/>
          <w:szCs w:val="32"/>
        </w:rPr>
        <w:t xml:space="preserve"> 20</w:t>
      </w:r>
      <w:r>
        <w:rPr>
          <w:b/>
          <w:bCs/>
          <w:szCs w:val="32"/>
        </w:rPr>
        <w:t>2</w:t>
      </w:r>
      <w:r>
        <w:rPr>
          <w:b/>
          <w:bCs/>
          <w:szCs w:val="32"/>
        </w:rPr>
        <w:t>5</w:t>
      </w:r>
    </w:p>
    <w:p w14:paraId="6A94198A" w14:textId="77777777" w:rsidR="002747D6" w:rsidRPr="00633842" w:rsidRDefault="002747D6" w:rsidP="002747D6">
      <w:pPr>
        <w:pStyle w:val="Centr"/>
        <w:spacing w:before="180" w:after="180"/>
      </w:pPr>
      <w:r w:rsidRPr="00633842">
        <w:t>—</w:t>
      </w:r>
    </w:p>
    <w:p w14:paraId="4EA4B001" w14:textId="77777777" w:rsidR="002747D6" w:rsidRPr="00633842" w:rsidRDefault="002747D6" w:rsidP="002747D6">
      <w:pPr>
        <w:spacing w:before="180" w:after="180"/>
      </w:pPr>
      <w:r w:rsidRPr="00633842">
        <w:t>– </w:t>
      </w:r>
      <w:r w:rsidRPr="00633842">
        <w:rPr>
          <w:b/>
        </w:rPr>
        <w:t>Élaboration de ce livre électronique</w:t>
      </w:r>
      <w:r w:rsidRPr="00633842">
        <w:t> :</w:t>
      </w:r>
    </w:p>
    <w:p w14:paraId="1F00ED48" w14:textId="3A24DF8B" w:rsidR="002747D6" w:rsidRPr="00633842" w:rsidRDefault="002747D6" w:rsidP="002747D6">
      <w:pPr>
        <w:spacing w:before="180" w:after="180"/>
      </w:pPr>
      <w:r w:rsidRPr="00633842">
        <w:t xml:space="preserve">Les membres de </w:t>
      </w:r>
      <w:proofErr w:type="gramStart"/>
      <w:r w:rsidRPr="00633842">
        <w:rPr>
          <w:i/>
        </w:rPr>
        <w:t>Ebooks</w:t>
      </w:r>
      <w:proofErr w:type="gramEnd"/>
      <w:r w:rsidRPr="00633842">
        <w:rPr>
          <w:i/>
        </w:rPr>
        <w:t xml:space="preserve"> libres et gratuits</w:t>
      </w:r>
      <w:r w:rsidRPr="00633842">
        <w:t xml:space="preserve"> qui ont participé à l’élaboration de ce livre, sont :</w:t>
      </w:r>
      <w:r>
        <w:t xml:space="preserve"> </w:t>
      </w:r>
      <w:proofErr w:type="spellStart"/>
      <w:r w:rsidRPr="002747D6">
        <w:t>Bruss</w:t>
      </w:r>
      <w:proofErr w:type="spellEnd"/>
      <w:r w:rsidRPr="002747D6">
        <w:t xml:space="preserve"> Limat, Maria-Laura, Isa</w:t>
      </w:r>
      <w:r>
        <w:t xml:space="preserve">, titre réalisé en collaboration avec la </w:t>
      </w:r>
      <w:proofErr w:type="spellStart"/>
      <w:r>
        <w:t>BNR</w:t>
      </w:r>
      <w:proofErr w:type="spellEnd"/>
      <w:r>
        <w:t xml:space="preserve"> – </w:t>
      </w:r>
      <w:hyperlink r:id="rId34" w:history="1">
        <w:r w:rsidRPr="00263C51">
          <w:rPr>
            <w:rStyle w:val="Lienhypertexte"/>
          </w:rPr>
          <w:t>https://ebooks-bnr.com/</w:t>
        </w:r>
      </w:hyperlink>
      <w:r>
        <w:t>.</w:t>
      </w:r>
    </w:p>
    <w:p w14:paraId="019BB19C" w14:textId="77777777" w:rsidR="002747D6" w:rsidRPr="00633842" w:rsidRDefault="002747D6" w:rsidP="002747D6">
      <w:pPr>
        <w:spacing w:before="180" w:after="180"/>
      </w:pPr>
      <w:r w:rsidRPr="00633842">
        <w:t>– </w:t>
      </w:r>
      <w:r w:rsidRPr="00633842">
        <w:rPr>
          <w:b/>
        </w:rPr>
        <w:t>Dispositions</w:t>
      </w:r>
      <w:r w:rsidRPr="00633842">
        <w:t> :</w:t>
      </w:r>
    </w:p>
    <w:p w14:paraId="4CF967F7" w14:textId="77777777" w:rsidR="002747D6" w:rsidRPr="00633842" w:rsidRDefault="002747D6" w:rsidP="002747D6">
      <w:pPr>
        <w:spacing w:before="180" w:after="180"/>
      </w:pPr>
      <w:r w:rsidRPr="00633842">
        <w:t xml:space="preserve">Les livres que nous mettons à votre disposition, sont des textes libres de droits, que vous pouvez utiliser librement, </w:t>
      </w:r>
      <w:r w:rsidRPr="00633842">
        <w:rPr>
          <w:u w:val="single"/>
        </w:rPr>
        <w:t>à une fin non commerciale et non professionnelle</w:t>
      </w:r>
      <w:r w:rsidRPr="00633842">
        <w:t>. Tout lien vers notre site est bienvenu…</w:t>
      </w:r>
    </w:p>
    <w:p w14:paraId="171654B6" w14:textId="77777777" w:rsidR="002747D6" w:rsidRPr="00633842" w:rsidRDefault="002747D6" w:rsidP="002747D6">
      <w:pPr>
        <w:spacing w:before="180" w:after="180"/>
      </w:pPr>
      <w:r w:rsidRPr="00633842">
        <w:t>– </w:t>
      </w:r>
      <w:r w:rsidRPr="00633842">
        <w:rPr>
          <w:b/>
        </w:rPr>
        <w:t>Qualité</w:t>
      </w:r>
      <w:r w:rsidRPr="00633842">
        <w:t> :</w:t>
      </w:r>
    </w:p>
    <w:p w14:paraId="4EBC9139" w14:textId="77777777" w:rsidR="002747D6" w:rsidRPr="00633842" w:rsidRDefault="002747D6" w:rsidP="002747D6">
      <w:pPr>
        <w:spacing w:before="180" w:after="180"/>
      </w:pPr>
      <w:r w:rsidRPr="00633842">
        <w:t>Les textes sont livrés tels quels sans garantie de leur int</w:t>
      </w:r>
      <w:r w:rsidRPr="00633842">
        <w:t>é</w:t>
      </w:r>
      <w:r w:rsidRPr="00633842">
        <w:t>grité parfaite par rapport à l'original. Nous rappelons que c'est un travail d'amateurs non rétribués et que nous essayons de promouvoir la culture littéraire avec de maigres moyens.</w:t>
      </w:r>
    </w:p>
    <w:p w14:paraId="331C2002" w14:textId="77777777" w:rsidR="002747D6" w:rsidRPr="00633842" w:rsidRDefault="002747D6" w:rsidP="002747D6">
      <w:pPr>
        <w:spacing w:before="180" w:after="180"/>
        <w:ind w:firstLine="0"/>
        <w:jc w:val="center"/>
        <w:rPr>
          <w:i/>
          <w:iCs/>
          <w:szCs w:val="32"/>
        </w:rPr>
      </w:pPr>
      <w:r w:rsidRPr="00633842">
        <w:rPr>
          <w:i/>
          <w:iCs/>
          <w:szCs w:val="32"/>
        </w:rPr>
        <w:t>Votre aide est la bienvenue !</w:t>
      </w:r>
    </w:p>
    <w:p w14:paraId="717EDFF7" w14:textId="1028B235" w:rsidR="00033562" w:rsidRPr="00633842" w:rsidRDefault="002747D6" w:rsidP="002747D6">
      <w:pPr>
        <w:pStyle w:val="Centr"/>
        <w:suppressAutoHyphens/>
        <w:spacing w:before="180" w:after="180"/>
      </w:pPr>
      <w:r w:rsidRPr="00633842">
        <w:t>VOUS POUVEZ NOUS AIDER À FAIRE CONNAÎTRE CES CLASSIQUES LITTÉRAIRES.</w:t>
      </w:r>
    </w:p>
    <w:sectPr w:rsidR="00033562" w:rsidRPr="00633842" w:rsidSect="002747D6">
      <w:endnotePr>
        <w:numFmt w:val="lowerLetter"/>
      </w:endnotePr>
      <w:pgSz w:w="11906" w:h="16838" w:code="9"/>
      <w:pgMar w:top="567" w:right="567" w:bottom="567" w:left="567" w:header="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FB595F" w14:textId="77777777" w:rsidR="00151AD5" w:rsidRDefault="00151AD5">
      <w:r>
        <w:separator/>
      </w:r>
    </w:p>
  </w:endnote>
  <w:endnote w:type="continuationSeparator" w:id="0">
    <w:p w14:paraId="73DAAD09" w14:textId="77777777" w:rsidR="00151AD5" w:rsidRDefault="00151A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embedRegular r:id="rId1" w:fontKey="{F6706BD7-6A1D-4282-88FA-7C8DEFACCFDD}"/>
    <w:embedBold r:id="rId2" w:fontKey="{FA289218-E221-4B68-B12B-2FCA5DEA4CAC}"/>
    <w:embedItalic r:id="rId3" w:fontKey="{D3D47FC2-2C26-4BA9-9FA6-CCD3A86B1364}"/>
    <w:embedBoldItalic r:id="rId4" w:fontKey="{FAEDCF8B-63E7-47FA-B3EF-AE9DE3712EF8}"/>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5AA93" w14:textId="77777777" w:rsidR="001D3C04" w:rsidRDefault="001D3C04">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5E4ADD" w14:textId="77777777" w:rsidR="001D3C04" w:rsidRPr="004F0995" w:rsidRDefault="001D3C04" w:rsidP="004F0995">
    <w:pPr>
      <w:pStyle w:val="Pieddepage"/>
    </w:pPr>
    <w:r w:rsidRPr="004F0995">
      <w:t xml:space="preserve">– </w:t>
    </w:r>
    <w:r w:rsidRPr="004F0995">
      <w:rPr>
        <w:rStyle w:val="Numrodepage"/>
      </w:rPr>
      <w:fldChar w:fldCharType="begin"/>
    </w:r>
    <w:r w:rsidRPr="004F0995">
      <w:rPr>
        <w:rStyle w:val="Numrodepage"/>
      </w:rPr>
      <w:instrText xml:space="preserve"> PAGE </w:instrText>
    </w:r>
    <w:r w:rsidRPr="004F0995">
      <w:rPr>
        <w:rStyle w:val="Numrodepage"/>
      </w:rPr>
      <w:fldChar w:fldCharType="separate"/>
    </w:r>
    <w:r w:rsidR="00E6054D">
      <w:rPr>
        <w:rStyle w:val="Numrodepage"/>
        <w:noProof/>
      </w:rPr>
      <w:t>5</w:t>
    </w:r>
    <w:r w:rsidRPr="004F0995">
      <w:rPr>
        <w:rStyle w:val="Numrodepage"/>
      </w:rPr>
      <w:fldChar w:fldCharType="end"/>
    </w:r>
    <w:r w:rsidRPr="004F0995">
      <w:rPr>
        <w:rStyle w:val="Numrodepage"/>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3763BB" w14:textId="77777777" w:rsidR="00151AD5" w:rsidRDefault="00151AD5">
      <w:r>
        <w:separator/>
      </w:r>
    </w:p>
  </w:footnote>
  <w:footnote w:type="continuationSeparator" w:id="0">
    <w:p w14:paraId="15B192A0" w14:textId="77777777" w:rsidR="00151AD5" w:rsidRDefault="00151AD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DC4EB3"/>
    <w:multiLevelType w:val="multilevel"/>
    <w:tmpl w:val="EC703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86246FB"/>
    <w:multiLevelType w:val="multilevel"/>
    <w:tmpl w:val="A976C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2C23F44"/>
    <w:multiLevelType w:val="multilevel"/>
    <w:tmpl w:val="C622A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57B4FD8"/>
    <w:multiLevelType w:val="multilevel"/>
    <w:tmpl w:val="B86A3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37453BF"/>
    <w:multiLevelType w:val="multilevel"/>
    <w:tmpl w:val="F600F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F7F447A"/>
    <w:multiLevelType w:val="multilevel"/>
    <w:tmpl w:val="90C09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CD3F55"/>
    <w:multiLevelType w:val="multilevel"/>
    <w:tmpl w:val="C71AB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F17156E"/>
    <w:multiLevelType w:val="multilevel"/>
    <w:tmpl w:val="952C3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F4151F0"/>
    <w:multiLevelType w:val="multilevel"/>
    <w:tmpl w:val="40C08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58F44A5"/>
    <w:multiLevelType w:val="multilevel"/>
    <w:tmpl w:val="4132A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CB27B83"/>
    <w:multiLevelType w:val="multilevel"/>
    <w:tmpl w:val="439E6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F2D37AA"/>
    <w:multiLevelType w:val="hybridMultilevel"/>
    <w:tmpl w:val="DE060B5C"/>
    <w:lvl w:ilvl="0" w:tplc="94CE348A">
      <w:numFmt w:val="bullet"/>
      <w:lvlText w:val="—"/>
      <w:lvlJc w:val="left"/>
      <w:pPr>
        <w:ind w:left="1040" w:hanging="360"/>
      </w:pPr>
      <w:rPr>
        <w:rFonts w:ascii="Amasis30" w:eastAsia="Times New Roman" w:hAnsi="Amasis30" w:cs="Times New Roman" w:hint="default"/>
      </w:rPr>
    </w:lvl>
    <w:lvl w:ilvl="1" w:tplc="100C0003" w:tentative="1">
      <w:start w:val="1"/>
      <w:numFmt w:val="bullet"/>
      <w:lvlText w:val="o"/>
      <w:lvlJc w:val="left"/>
      <w:pPr>
        <w:ind w:left="1760" w:hanging="360"/>
      </w:pPr>
      <w:rPr>
        <w:rFonts w:ascii="Courier New" w:hAnsi="Courier New" w:cs="Courier New" w:hint="default"/>
      </w:rPr>
    </w:lvl>
    <w:lvl w:ilvl="2" w:tplc="100C0005" w:tentative="1">
      <w:start w:val="1"/>
      <w:numFmt w:val="bullet"/>
      <w:lvlText w:val=""/>
      <w:lvlJc w:val="left"/>
      <w:pPr>
        <w:ind w:left="2480" w:hanging="360"/>
      </w:pPr>
      <w:rPr>
        <w:rFonts w:ascii="Wingdings" w:hAnsi="Wingdings" w:hint="default"/>
      </w:rPr>
    </w:lvl>
    <w:lvl w:ilvl="3" w:tplc="100C0001" w:tentative="1">
      <w:start w:val="1"/>
      <w:numFmt w:val="bullet"/>
      <w:lvlText w:val=""/>
      <w:lvlJc w:val="left"/>
      <w:pPr>
        <w:ind w:left="3200" w:hanging="360"/>
      </w:pPr>
      <w:rPr>
        <w:rFonts w:ascii="Symbol" w:hAnsi="Symbol" w:hint="default"/>
      </w:rPr>
    </w:lvl>
    <w:lvl w:ilvl="4" w:tplc="100C0003" w:tentative="1">
      <w:start w:val="1"/>
      <w:numFmt w:val="bullet"/>
      <w:lvlText w:val="o"/>
      <w:lvlJc w:val="left"/>
      <w:pPr>
        <w:ind w:left="3920" w:hanging="360"/>
      </w:pPr>
      <w:rPr>
        <w:rFonts w:ascii="Courier New" w:hAnsi="Courier New" w:cs="Courier New" w:hint="default"/>
      </w:rPr>
    </w:lvl>
    <w:lvl w:ilvl="5" w:tplc="100C0005" w:tentative="1">
      <w:start w:val="1"/>
      <w:numFmt w:val="bullet"/>
      <w:lvlText w:val=""/>
      <w:lvlJc w:val="left"/>
      <w:pPr>
        <w:ind w:left="4640" w:hanging="360"/>
      </w:pPr>
      <w:rPr>
        <w:rFonts w:ascii="Wingdings" w:hAnsi="Wingdings" w:hint="default"/>
      </w:rPr>
    </w:lvl>
    <w:lvl w:ilvl="6" w:tplc="100C0001" w:tentative="1">
      <w:start w:val="1"/>
      <w:numFmt w:val="bullet"/>
      <w:lvlText w:val=""/>
      <w:lvlJc w:val="left"/>
      <w:pPr>
        <w:ind w:left="5360" w:hanging="360"/>
      </w:pPr>
      <w:rPr>
        <w:rFonts w:ascii="Symbol" w:hAnsi="Symbol" w:hint="default"/>
      </w:rPr>
    </w:lvl>
    <w:lvl w:ilvl="7" w:tplc="100C0003" w:tentative="1">
      <w:start w:val="1"/>
      <w:numFmt w:val="bullet"/>
      <w:lvlText w:val="o"/>
      <w:lvlJc w:val="left"/>
      <w:pPr>
        <w:ind w:left="6080" w:hanging="360"/>
      </w:pPr>
      <w:rPr>
        <w:rFonts w:ascii="Courier New" w:hAnsi="Courier New" w:cs="Courier New" w:hint="default"/>
      </w:rPr>
    </w:lvl>
    <w:lvl w:ilvl="8" w:tplc="100C0005" w:tentative="1">
      <w:start w:val="1"/>
      <w:numFmt w:val="bullet"/>
      <w:lvlText w:val=""/>
      <w:lvlJc w:val="left"/>
      <w:pPr>
        <w:ind w:left="6800" w:hanging="360"/>
      </w:pPr>
      <w:rPr>
        <w:rFonts w:ascii="Wingdings" w:hAnsi="Wingdings" w:hint="default"/>
      </w:rPr>
    </w:lvl>
  </w:abstractNum>
  <w:abstractNum w:abstractNumId="25" w15:restartNumberingAfterBreak="0">
    <w:nsid w:val="50117265"/>
    <w:multiLevelType w:val="multilevel"/>
    <w:tmpl w:val="D416F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2C87816"/>
    <w:multiLevelType w:val="multilevel"/>
    <w:tmpl w:val="86726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54E5FC2"/>
    <w:multiLevelType w:val="multilevel"/>
    <w:tmpl w:val="BC708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BD763B"/>
    <w:multiLevelType w:val="multilevel"/>
    <w:tmpl w:val="2B68B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513911"/>
    <w:multiLevelType w:val="multilevel"/>
    <w:tmpl w:val="11262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CE86C36"/>
    <w:multiLevelType w:val="multilevel"/>
    <w:tmpl w:val="249A7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E83149F"/>
    <w:multiLevelType w:val="multilevel"/>
    <w:tmpl w:val="A6243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2C5290"/>
    <w:multiLevelType w:val="multilevel"/>
    <w:tmpl w:val="369E9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0462AEC"/>
    <w:multiLevelType w:val="multilevel"/>
    <w:tmpl w:val="D6285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44F7C81"/>
    <w:multiLevelType w:val="multilevel"/>
    <w:tmpl w:val="66369D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4A85B96"/>
    <w:multiLevelType w:val="multilevel"/>
    <w:tmpl w:val="82D0D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CAE197E"/>
    <w:multiLevelType w:val="multilevel"/>
    <w:tmpl w:val="53A69F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CE54C8F"/>
    <w:multiLevelType w:val="multilevel"/>
    <w:tmpl w:val="AA62F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E742C8F"/>
    <w:multiLevelType w:val="multilevel"/>
    <w:tmpl w:val="711EE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E8B28BC"/>
    <w:multiLevelType w:val="multilevel"/>
    <w:tmpl w:val="DD2CA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FC936D5"/>
    <w:multiLevelType w:val="multilevel"/>
    <w:tmpl w:val="93C0D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56859FF"/>
    <w:multiLevelType w:val="multilevel"/>
    <w:tmpl w:val="CB868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78827727">
    <w:abstractNumId w:val="16"/>
  </w:num>
  <w:num w:numId="2" w16cid:durableId="1217157878">
    <w:abstractNumId w:val="17"/>
  </w:num>
  <w:num w:numId="3" w16cid:durableId="1575314192">
    <w:abstractNumId w:val="18"/>
  </w:num>
  <w:num w:numId="4" w16cid:durableId="915669823">
    <w:abstractNumId w:val="34"/>
  </w:num>
  <w:num w:numId="5" w16cid:durableId="894388846">
    <w:abstractNumId w:val="8"/>
  </w:num>
  <w:num w:numId="6" w16cid:durableId="488636846">
    <w:abstractNumId w:val="3"/>
  </w:num>
  <w:num w:numId="7" w16cid:durableId="254019896">
    <w:abstractNumId w:val="2"/>
  </w:num>
  <w:num w:numId="8" w16cid:durableId="1521120442">
    <w:abstractNumId w:val="1"/>
  </w:num>
  <w:num w:numId="9" w16cid:durableId="1734887293">
    <w:abstractNumId w:val="0"/>
  </w:num>
  <w:num w:numId="10" w16cid:durableId="1319578555">
    <w:abstractNumId w:val="9"/>
  </w:num>
  <w:num w:numId="11" w16cid:durableId="1303844919">
    <w:abstractNumId w:val="7"/>
  </w:num>
  <w:num w:numId="12" w16cid:durableId="638848255">
    <w:abstractNumId w:val="6"/>
  </w:num>
  <w:num w:numId="13" w16cid:durableId="1361659565">
    <w:abstractNumId w:val="5"/>
  </w:num>
  <w:num w:numId="14" w16cid:durableId="516970592">
    <w:abstractNumId w:val="4"/>
  </w:num>
  <w:num w:numId="15" w16cid:durableId="277639919">
    <w:abstractNumId w:val="23"/>
  </w:num>
  <w:num w:numId="16" w16cid:durableId="93677174">
    <w:abstractNumId w:val="42"/>
  </w:num>
  <w:num w:numId="17" w16cid:durableId="2076856924">
    <w:abstractNumId w:val="38"/>
  </w:num>
  <w:num w:numId="18" w16cid:durableId="1366441115">
    <w:abstractNumId w:val="19"/>
  </w:num>
  <w:num w:numId="19" w16cid:durableId="1284076781">
    <w:abstractNumId w:val="14"/>
  </w:num>
  <w:num w:numId="20" w16cid:durableId="1932397672">
    <w:abstractNumId w:val="22"/>
  </w:num>
  <w:num w:numId="21" w16cid:durableId="788862544">
    <w:abstractNumId w:val="15"/>
  </w:num>
  <w:num w:numId="22" w16cid:durableId="1099594847">
    <w:abstractNumId w:val="40"/>
  </w:num>
  <w:num w:numId="23" w16cid:durableId="632754140">
    <w:abstractNumId w:val="35"/>
  </w:num>
  <w:num w:numId="24" w16cid:durableId="475270168">
    <w:abstractNumId w:val="20"/>
  </w:num>
  <w:num w:numId="25" w16cid:durableId="601374483">
    <w:abstractNumId w:val="27"/>
  </w:num>
  <w:num w:numId="26" w16cid:durableId="1904826964">
    <w:abstractNumId w:val="39"/>
  </w:num>
  <w:num w:numId="27" w16cid:durableId="602303890">
    <w:abstractNumId w:val="32"/>
  </w:num>
  <w:num w:numId="28" w16cid:durableId="1369184684">
    <w:abstractNumId w:val="36"/>
  </w:num>
  <w:num w:numId="29" w16cid:durableId="44186962">
    <w:abstractNumId w:val="28"/>
  </w:num>
  <w:num w:numId="30" w16cid:durableId="603419055">
    <w:abstractNumId w:val="21"/>
  </w:num>
  <w:num w:numId="31" w16cid:durableId="156383705">
    <w:abstractNumId w:val="30"/>
  </w:num>
  <w:num w:numId="32" w16cid:durableId="1957247714">
    <w:abstractNumId w:val="12"/>
  </w:num>
  <w:num w:numId="33" w16cid:durableId="1117992591">
    <w:abstractNumId w:val="13"/>
  </w:num>
  <w:num w:numId="34" w16cid:durableId="958488495">
    <w:abstractNumId w:val="31"/>
  </w:num>
  <w:num w:numId="35" w16cid:durableId="2071683292">
    <w:abstractNumId w:val="26"/>
  </w:num>
  <w:num w:numId="36" w16cid:durableId="841044672">
    <w:abstractNumId w:val="37"/>
  </w:num>
  <w:num w:numId="37" w16cid:durableId="1344742321">
    <w:abstractNumId w:val="11"/>
  </w:num>
  <w:num w:numId="38" w16cid:durableId="1761950436">
    <w:abstractNumId w:val="29"/>
  </w:num>
  <w:num w:numId="39" w16cid:durableId="57481835">
    <w:abstractNumId w:val="25"/>
  </w:num>
  <w:num w:numId="40" w16cid:durableId="1090195687">
    <w:abstractNumId w:val="33"/>
  </w:num>
  <w:num w:numId="41" w16cid:durableId="379980563">
    <w:abstractNumId w:val="41"/>
  </w:num>
  <w:num w:numId="42" w16cid:durableId="186600005">
    <w:abstractNumId w:val="10"/>
  </w:num>
  <w:num w:numId="43" w16cid:durableId="15626586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fullPage" w:percent="60"/>
  <w:embedTrueTypeFonts/>
  <w:saveSubsetFonts/>
  <w:proofState w:spelling="clean" w:grammar="clean"/>
  <w:attachedTemplate r:id="rId1"/>
  <w:linkStyle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oNotHyphenateCaps/>
  <w:noPunctuationKerning/>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45EA"/>
    <w:rsid w:val="00001285"/>
    <w:rsid w:val="0000650F"/>
    <w:rsid w:val="00007968"/>
    <w:rsid w:val="000119AC"/>
    <w:rsid w:val="00014C4E"/>
    <w:rsid w:val="0001677B"/>
    <w:rsid w:val="00021C38"/>
    <w:rsid w:val="00022255"/>
    <w:rsid w:val="000230A7"/>
    <w:rsid w:val="00033562"/>
    <w:rsid w:val="00033D3E"/>
    <w:rsid w:val="00035C3A"/>
    <w:rsid w:val="00054DAB"/>
    <w:rsid w:val="000624DA"/>
    <w:rsid w:val="00066B5B"/>
    <w:rsid w:val="00066E2D"/>
    <w:rsid w:val="000670F3"/>
    <w:rsid w:val="00067332"/>
    <w:rsid w:val="00070806"/>
    <w:rsid w:val="00074584"/>
    <w:rsid w:val="00077531"/>
    <w:rsid w:val="00086780"/>
    <w:rsid w:val="00090740"/>
    <w:rsid w:val="000950F0"/>
    <w:rsid w:val="000A7223"/>
    <w:rsid w:val="000C11B9"/>
    <w:rsid w:val="000C2E09"/>
    <w:rsid w:val="000C47A0"/>
    <w:rsid w:val="000D450E"/>
    <w:rsid w:val="000E0E88"/>
    <w:rsid w:val="000F7F4B"/>
    <w:rsid w:val="0010298A"/>
    <w:rsid w:val="001236B5"/>
    <w:rsid w:val="0014510D"/>
    <w:rsid w:val="0015037E"/>
    <w:rsid w:val="00151AD5"/>
    <w:rsid w:val="001624EE"/>
    <w:rsid w:val="001635FE"/>
    <w:rsid w:val="00176FA6"/>
    <w:rsid w:val="001B0881"/>
    <w:rsid w:val="001C5383"/>
    <w:rsid w:val="001D181C"/>
    <w:rsid w:val="001D3C04"/>
    <w:rsid w:val="001E2A27"/>
    <w:rsid w:val="001F3837"/>
    <w:rsid w:val="00200841"/>
    <w:rsid w:val="00203135"/>
    <w:rsid w:val="00211C15"/>
    <w:rsid w:val="002321B2"/>
    <w:rsid w:val="00233DD0"/>
    <w:rsid w:val="00245428"/>
    <w:rsid w:val="00254640"/>
    <w:rsid w:val="00260452"/>
    <w:rsid w:val="002747D6"/>
    <w:rsid w:val="00283CEF"/>
    <w:rsid w:val="00284AF2"/>
    <w:rsid w:val="00284CF5"/>
    <w:rsid w:val="002867D8"/>
    <w:rsid w:val="00296896"/>
    <w:rsid w:val="002B5405"/>
    <w:rsid w:val="002C36B5"/>
    <w:rsid w:val="002C65CB"/>
    <w:rsid w:val="002C6A24"/>
    <w:rsid w:val="002D16FA"/>
    <w:rsid w:val="002D5F50"/>
    <w:rsid w:val="002E4734"/>
    <w:rsid w:val="00316932"/>
    <w:rsid w:val="0032506F"/>
    <w:rsid w:val="00335365"/>
    <w:rsid w:val="00336E88"/>
    <w:rsid w:val="00365A9A"/>
    <w:rsid w:val="00367258"/>
    <w:rsid w:val="00367372"/>
    <w:rsid w:val="00376816"/>
    <w:rsid w:val="003801B2"/>
    <w:rsid w:val="00381CA0"/>
    <w:rsid w:val="00386469"/>
    <w:rsid w:val="00396A8E"/>
    <w:rsid w:val="003A556F"/>
    <w:rsid w:val="003B4FA0"/>
    <w:rsid w:val="003C472A"/>
    <w:rsid w:val="003C4A04"/>
    <w:rsid w:val="003D1D3A"/>
    <w:rsid w:val="003D697E"/>
    <w:rsid w:val="003E02B6"/>
    <w:rsid w:val="003E0FDB"/>
    <w:rsid w:val="003E65B8"/>
    <w:rsid w:val="003E7254"/>
    <w:rsid w:val="003E783E"/>
    <w:rsid w:val="003F3B0B"/>
    <w:rsid w:val="003F51B0"/>
    <w:rsid w:val="003F6FF9"/>
    <w:rsid w:val="003F7B9B"/>
    <w:rsid w:val="00431C66"/>
    <w:rsid w:val="00433262"/>
    <w:rsid w:val="0043658A"/>
    <w:rsid w:val="004461E1"/>
    <w:rsid w:val="004465C4"/>
    <w:rsid w:val="004470EB"/>
    <w:rsid w:val="00454292"/>
    <w:rsid w:val="004618A4"/>
    <w:rsid w:val="00466185"/>
    <w:rsid w:val="0047457F"/>
    <w:rsid w:val="004813D2"/>
    <w:rsid w:val="00483BE5"/>
    <w:rsid w:val="004856F7"/>
    <w:rsid w:val="0048598E"/>
    <w:rsid w:val="004878C2"/>
    <w:rsid w:val="004930CC"/>
    <w:rsid w:val="004A0997"/>
    <w:rsid w:val="004C3D05"/>
    <w:rsid w:val="004D463A"/>
    <w:rsid w:val="004D482E"/>
    <w:rsid w:val="004D4AC6"/>
    <w:rsid w:val="004F0995"/>
    <w:rsid w:val="0051085B"/>
    <w:rsid w:val="00532678"/>
    <w:rsid w:val="0054026F"/>
    <w:rsid w:val="00554C93"/>
    <w:rsid w:val="00573A59"/>
    <w:rsid w:val="00576E04"/>
    <w:rsid w:val="00577256"/>
    <w:rsid w:val="005840FE"/>
    <w:rsid w:val="00585AD5"/>
    <w:rsid w:val="005A1D95"/>
    <w:rsid w:val="005B2510"/>
    <w:rsid w:val="005C001F"/>
    <w:rsid w:val="005C4D38"/>
    <w:rsid w:val="005C771C"/>
    <w:rsid w:val="005C7A4A"/>
    <w:rsid w:val="005D26A1"/>
    <w:rsid w:val="005D4081"/>
    <w:rsid w:val="005E5F1A"/>
    <w:rsid w:val="00607A49"/>
    <w:rsid w:val="0061214E"/>
    <w:rsid w:val="006144AC"/>
    <w:rsid w:val="00615C93"/>
    <w:rsid w:val="00616296"/>
    <w:rsid w:val="006235EE"/>
    <w:rsid w:val="00633842"/>
    <w:rsid w:val="0063435F"/>
    <w:rsid w:val="006345EA"/>
    <w:rsid w:val="00640C4F"/>
    <w:rsid w:val="006449AA"/>
    <w:rsid w:val="00646961"/>
    <w:rsid w:val="00646E8C"/>
    <w:rsid w:val="006527FF"/>
    <w:rsid w:val="00660F10"/>
    <w:rsid w:val="00664E75"/>
    <w:rsid w:val="006821A9"/>
    <w:rsid w:val="00697D2B"/>
    <w:rsid w:val="006A77C1"/>
    <w:rsid w:val="006B280B"/>
    <w:rsid w:val="006B5072"/>
    <w:rsid w:val="006D143B"/>
    <w:rsid w:val="006F6915"/>
    <w:rsid w:val="00703D4D"/>
    <w:rsid w:val="00705271"/>
    <w:rsid w:val="00706998"/>
    <w:rsid w:val="00712070"/>
    <w:rsid w:val="00722EA0"/>
    <w:rsid w:val="007240AF"/>
    <w:rsid w:val="00725024"/>
    <w:rsid w:val="00726C0D"/>
    <w:rsid w:val="00741FFE"/>
    <w:rsid w:val="007421F7"/>
    <w:rsid w:val="007549CD"/>
    <w:rsid w:val="00760615"/>
    <w:rsid w:val="0076257B"/>
    <w:rsid w:val="0076513E"/>
    <w:rsid w:val="0078241C"/>
    <w:rsid w:val="007841D8"/>
    <w:rsid w:val="007959EB"/>
    <w:rsid w:val="007A353A"/>
    <w:rsid w:val="007B6898"/>
    <w:rsid w:val="007C1C6B"/>
    <w:rsid w:val="007C4CAD"/>
    <w:rsid w:val="007C56AC"/>
    <w:rsid w:val="007C7AD8"/>
    <w:rsid w:val="007E0F7B"/>
    <w:rsid w:val="007F3CC4"/>
    <w:rsid w:val="007F5860"/>
    <w:rsid w:val="00801A99"/>
    <w:rsid w:val="00814117"/>
    <w:rsid w:val="00825620"/>
    <w:rsid w:val="00835A49"/>
    <w:rsid w:val="00840819"/>
    <w:rsid w:val="008449A3"/>
    <w:rsid w:val="00845202"/>
    <w:rsid w:val="00856DF4"/>
    <w:rsid w:val="00863B07"/>
    <w:rsid w:val="00866DAD"/>
    <w:rsid w:val="00877BD7"/>
    <w:rsid w:val="008840CC"/>
    <w:rsid w:val="0089014D"/>
    <w:rsid w:val="008908C6"/>
    <w:rsid w:val="00895F2A"/>
    <w:rsid w:val="008B1F88"/>
    <w:rsid w:val="008D7430"/>
    <w:rsid w:val="008E7267"/>
    <w:rsid w:val="008F033B"/>
    <w:rsid w:val="008F106B"/>
    <w:rsid w:val="008F1372"/>
    <w:rsid w:val="008F1576"/>
    <w:rsid w:val="008F18B3"/>
    <w:rsid w:val="008F33E9"/>
    <w:rsid w:val="008F792D"/>
    <w:rsid w:val="00903EB3"/>
    <w:rsid w:val="00926B14"/>
    <w:rsid w:val="009274EC"/>
    <w:rsid w:val="00930A77"/>
    <w:rsid w:val="00933E3C"/>
    <w:rsid w:val="009438E9"/>
    <w:rsid w:val="00946EE4"/>
    <w:rsid w:val="00960209"/>
    <w:rsid w:val="009608B0"/>
    <w:rsid w:val="00996849"/>
    <w:rsid w:val="00996FD6"/>
    <w:rsid w:val="009972AF"/>
    <w:rsid w:val="009B3002"/>
    <w:rsid w:val="009B3DDD"/>
    <w:rsid w:val="009C638A"/>
    <w:rsid w:val="009D6FEF"/>
    <w:rsid w:val="00A560A0"/>
    <w:rsid w:val="00A809D2"/>
    <w:rsid w:val="00A84EE1"/>
    <w:rsid w:val="00A87C1E"/>
    <w:rsid w:val="00AA16FA"/>
    <w:rsid w:val="00AA1EA8"/>
    <w:rsid w:val="00AA7331"/>
    <w:rsid w:val="00AB471A"/>
    <w:rsid w:val="00AB5337"/>
    <w:rsid w:val="00AD07E6"/>
    <w:rsid w:val="00AE1B16"/>
    <w:rsid w:val="00AF0A3E"/>
    <w:rsid w:val="00B1136E"/>
    <w:rsid w:val="00B1596D"/>
    <w:rsid w:val="00B241D4"/>
    <w:rsid w:val="00B30BE8"/>
    <w:rsid w:val="00B32CF3"/>
    <w:rsid w:val="00B369F7"/>
    <w:rsid w:val="00B36E21"/>
    <w:rsid w:val="00B432E9"/>
    <w:rsid w:val="00B45A17"/>
    <w:rsid w:val="00B47121"/>
    <w:rsid w:val="00B4791B"/>
    <w:rsid w:val="00B514D5"/>
    <w:rsid w:val="00B52E2F"/>
    <w:rsid w:val="00B6697D"/>
    <w:rsid w:val="00B73331"/>
    <w:rsid w:val="00B8028B"/>
    <w:rsid w:val="00B909AE"/>
    <w:rsid w:val="00BA1056"/>
    <w:rsid w:val="00BA60EB"/>
    <w:rsid w:val="00BA7596"/>
    <w:rsid w:val="00BC4D87"/>
    <w:rsid w:val="00BC5E98"/>
    <w:rsid w:val="00BD0C07"/>
    <w:rsid w:val="00BE6E25"/>
    <w:rsid w:val="00BF29E4"/>
    <w:rsid w:val="00C021A9"/>
    <w:rsid w:val="00C14C6C"/>
    <w:rsid w:val="00C17016"/>
    <w:rsid w:val="00C323C1"/>
    <w:rsid w:val="00C351C1"/>
    <w:rsid w:val="00C43483"/>
    <w:rsid w:val="00C43D20"/>
    <w:rsid w:val="00C51E70"/>
    <w:rsid w:val="00C6557B"/>
    <w:rsid w:val="00C66283"/>
    <w:rsid w:val="00C7088B"/>
    <w:rsid w:val="00C776F8"/>
    <w:rsid w:val="00C82075"/>
    <w:rsid w:val="00C82583"/>
    <w:rsid w:val="00C82867"/>
    <w:rsid w:val="00C877F6"/>
    <w:rsid w:val="00C907B0"/>
    <w:rsid w:val="00CA7CFD"/>
    <w:rsid w:val="00CC4664"/>
    <w:rsid w:val="00CE72C0"/>
    <w:rsid w:val="00CF72A2"/>
    <w:rsid w:val="00D02BDE"/>
    <w:rsid w:val="00D0412E"/>
    <w:rsid w:val="00D05230"/>
    <w:rsid w:val="00D22A4A"/>
    <w:rsid w:val="00D27ACC"/>
    <w:rsid w:val="00D30042"/>
    <w:rsid w:val="00D47BCF"/>
    <w:rsid w:val="00D501C4"/>
    <w:rsid w:val="00D51269"/>
    <w:rsid w:val="00D53B76"/>
    <w:rsid w:val="00D56353"/>
    <w:rsid w:val="00D57E8F"/>
    <w:rsid w:val="00D74E1E"/>
    <w:rsid w:val="00D76E82"/>
    <w:rsid w:val="00D777C6"/>
    <w:rsid w:val="00D80434"/>
    <w:rsid w:val="00D9756D"/>
    <w:rsid w:val="00DA40F8"/>
    <w:rsid w:val="00DB2BF4"/>
    <w:rsid w:val="00DB5A06"/>
    <w:rsid w:val="00DC72B0"/>
    <w:rsid w:val="00DD7BB4"/>
    <w:rsid w:val="00DF43DD"/>
    <w:rsid w:val="00E10748"/>
    <w:rsid w:val="00E2511C"/>
    <w:rsid w:val="00E26AED"/>
    <w:rsid w:val="00E30FAD"/>
    <w:rsid w:val="00E314CA"/>
    <w:rsid w:val="00E35EE1"/>
    <w:rsid w:val="00E50C92"/>
    <w:rsid w:val="00E53F0C"/>
    <w:rsid w:val="00E6054D"/>
    <w:rsid w:val="00E65F5F"/>
    <w:rsid w:val="00E663C5"/>
    <w:rsid w:val="00E716E3"/>
    <w:rsid w:val="00E82A8E"/>
    <w:rsid w:val="00E847C9"/>
    <w:rsid w:val="00E8714F"/>
    <w:rsid w:val="00E90A7B"/>
    <w:rsid w:val="00EB73C5"/>
    <w:rsid w:val="00ED5349"/>
    <w:rsid w:val="00EF319B"/>
    <w:rsid w:val="00F0349B"/>
    <w:rsid w:val="00F07856"/>
    <w:rsid w:val="00F13D56"/>
    <w:rsid w:val="00F144C9"/>
    <w:rsid w:val="00F1463B"/>
    <w:rsid w:val="00F33BF1"/>
    <w:rsid w:val="00F42B6E"/>
    <w:rsid w:val="00F47243"/>
    <w:rsid w:val="00F612FE"/>
    <w:rsid w:val="00F62065"/>
    <w:rsid w:val="00F74495"/>
    <w:rsid w:val="00F92270"/>
    <w:rsid w:val="00FD5C53"/>
    <w:rsid w:val="00FD6EFE"/>
    <w:rsid w:val="00FE5027"/>
    <w:rsid w:val="00FF3006"/>
    <w:rsid w:val="00FF695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817C987"/>
  <w15:chartTrackingRefBased/>
  <w15:docId w15:val="{EE5FE348-6749-4F87-9C74-B4CB9A399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01C4"/>
    <w:pPr>
      <w:spacing w:before="240" w:after="240"/>
      <w:ind w:firstLine="680"/>
      <w:jc w:val="both"/>
    </w:pPr>
    <w:rPr>
      <w:rFonts w:ascii="Amasis30" w:hAnsi="Amasis30"/>
      <w:sz w:val="36"/>
      <w:szCs w:val="24"/>
    </w:rPr>
  </w:style>
  <w:style w:type="paragraph" w:styleId="Titre1">
    <w:name w:val="heading 1"/>
    <w:basedOn w:val="Normal"/>
    <w:next w:val="Normal"/>
    <w:link w:val="Titre1Car"/>
    <w:qFormat/>
    <w:rsid w:val="002747D6"/>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link w:val="Titre2Car"/>
    <w:qFormat/>
    <w:rsid w:val="002747D6"/>
    <w:pPr>
      <w:keepNext/>
      <w:keepLines/>
      <w:suppressAutoHyphens/>
      <w:spacing w:before="960" w:after="720"/>
      <w:ind w:firstLine="0"/>
      <w:jc w:val="center"/>
      <w:outlineLvl w:val="1"/>
    </w:pPr>
    <w:rPr>
      <w:rFonts w:cs="Arial"/>
      <w:b/>
      <w:bCs/>
      <w:iCs/>
      <w:sz w:val="44"/>
      <w:szCs w:val="40"/>
    </w:rPr>
  </w:style>
  <w:style w:type="paragraph" w:styleId="Titre3">
    <w:name w:val="heading 3"/>
    <w:basedOn w:val="Normal"/>
    <w:next w:val="Normal"/>
    <w:link w:val="Titre3Car"/>
    <w:qFormat/>
    <w:rsid w:val="002747D6"/>
    <w:pPr>
      <w:keepNext/>
      <w:suppressAutoHyphens/>
      <w:spacing w:before="480"/>
      <w:ind w:firstLine="0"/>
      <w:jc w:val="center"/>
      <w:outlineLvl w:val="2"/>
    </w:pPr>
    <w:rPr>
      <w:rFonts w:cs="Arial"/>
      <w:b/>
      <w:bCs/>
      <w:sz w:val="40"/>
      <w:szCs w:val="36"/>
    </w:rPr>
  </w:style>
  <w:style w:type="paragraph" w:styleId="Titre4">
    <w:name w:val="heading 4"/>
    <w:basedOn w:val="Normal"/>
    <w:next w:val="Normal"/>
    <w:link w:val="Titre4Car"/>
    <w:uiPriority w:val="9"/>
    <w:unhideWhenUsed/>
    <w:qFormat/>
    <w:rsid w:val="006345EA"/>
    <w:pPr>
      <w:keepNext/>
      <w:spacing w:after="60"/>
      <w:outlineLvl w:val="3"/>
    </w:pPr>
    <w:rPr>
      <w:rFonts w:ascii="Calibri" w:hAnsi="Calibri"/>
      <w:b/>
      <w:bCs/>
      <w:sz w:val="28"/>
      <w:szCs w:val="28"/>
    </w:rPr>
  </w:style>
  <w:style w:type="paragraph" w:styleId="Titre5">
    <w:name w:val="heading 5"/>
    <w:basedOn w:val="Normal"/>
    <w:next w:val="Normal"/>
    <w:link w:val="Titre5Car"/>
    <w:uiPriority w:val="9"/>
    <w:unhideWhenUsed/>
    <w:qFormat/>
    <w:rsid w:val="006345EA"/>
    <w:pPr>
      <w:spacing w:after="60"/>
      <w:outlineLvl w:val="4"/>
    </w:pPr>
    <w:rPr>
      <w:rFonts w:ascii="Calibri" w:hAnsi="Calibri"/>
      <w:b/>
      <w:bCs/>
      <w:i/>
      <w:iCs/>
      <w:sz w:val="26"/>
      <w:szCs w:val="26"/>
    </w:rPr>
  </w:style>
  <w:style w:type="paragraph" w:styleId="Titre6">
    <w:name w:val="heading 6"/>
    <w:basedOn w:val="Normal"/>
    <w:next w:val="Normal"/>
    <w:link w:val="Titre6Car"/>
    <w:uiPriority w:val="9"/>
    <w:unhideWhenUsed/>
    <w:qFormat/>
    <w:rsid w:val="006345EA"/>
    <w:pPr>
      <w:spacing w:after="60"/>
      <w:outlineLvl w:val="5"/>
    </w:pPr>
    <w:rPr>
      <w:rFonts w:ascii="Calibri" w:hAnsi="Calibri"/>
      <w:b/>
      <w:bCs/>
      <w:sz w:val="22"/>
      <w:szCs w:val="22"/>
    </w:rPr>
  </w:style>
  <w:style w:type="character" w:default="1" w:styleId="Policepardfaut">
    <w:name w:val="Default Paragraph Font"/>
    <w:semiHidden/>
    <w:rsid w:val="002747D6"/>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rsid w:val="002747D6"/>
  </w:style>
  <w:style w:type="character" w:styleId="Lienhypertexte">
    <w:name w:val="Hyperlink"/>
    <w:uiPriority w:val="99"/>
    <w:rsid w:val="002747D6"/>
    <w:rPr>
      <w:rFonts w:ascii="Amasis30" w:hAnsi="Amasis30"/>
      <w:color w:val="004080"/>
      <w:u w:val="single"/>
    </w:rPr>
  </w:style>
  <w:style w:type="paragraph" w:styleId="Explorateurdedocuments">
    <w:name w:val="Document Map"/>
    <w:basedOn w:val="Normal"/>
    <w:semiHidden/>
    <w:rsid w:val="002747D6"/>
    <w:pPr>
      <w:shd w:val="clear" w:color="auto" w:fill="000080"/>
    </w:pPr>
    <w:rPr>
      <w:rFonts w:ascii="Tahoma" w:hAnsi="Tahoma" w:cs="Tahoma"/>
    </w:rPr>
  </w:style>
  <w:style w:type="paragraph" w:styleId="TM1">
    <w:name w:val="toc 1"/>
    <w:basedOn w:val="Normal"/>
    <w:next w:val="Normal"/>
    <w:autoRedefine/>
    <w:uiPriority w:val="39"/>
    <w:rsid w:val="002747D6"/>
    <w:pPr>
      <w:tabs>
        <w:tab w:val="right" w:leader="dot" w:pos="9639"/>
      </w:tabs>
      <w:spacing w:before="180" w:after="180"/>
      <w:ind w:firstLine="0"/>
      <w:jc w:val="left"/>
    </w:pPr>
    <w:rPr>
      <w:bCs/>
      <w:iCs/>
      <w:noProof/>
      <w:color w:val="000080"/>
      <w:szCs w:val="28"/>
    </w:rPr>
  </w:style>
  <w:style w:type="paragraph" w:styleId="En-tte">
    <w:name w:val="header"/>
    <w:basedOn w:val="Normal"/>
    <w:rsid w:val="002747D6"/>
    <w:pPr>
      <w:tabs>
        <w:tab w:val="center" w:pos="4536"/>
        <w:tab w:val="right" w:pos="9072"/>
      </w:tabs>
    </w:pPr>
  </w:style>
  <w:style w:type="paragraph" w:styleId="Pieddepage">
    <w:name w:val="footer"/>
    <w:basedOn w:val="Normal"/>
    <w:rsid w:val="002747D6"/>
    <w:pPr>
      <w:tabs>
        <w:tab w:val="center" w:pos="4536"/>
        <w:tab w:val="right" w:pos="9072"/>
      </w:tabs>
      <w:ind w:firstLine="0"/>
      <w:jc w:val="center"/>
    </w:pPr>
    <w:rPr>
      <w:sz w:val="32"/>
    </w:rPr>
  </w:style>
  <w:style w:type="character" w:styleId="Numrodepage">
    <w:name w:val="page number"/>
    <w:basedOn w:val="Policepardfaut"/>
    <w:rsid w:val="002747D6"/>
  </w:style>
  <w:style w:type="paragraph" w:styleId="TM2">
    <w:name w:val="toc 2"/>
    <w:basedOn w:val="Normal"/>
    <w:next w:val="Normal"/>
    <w:autoRedefine/>
    <w:uiPriority w:val="39"/>
    <w:rsid w:val="002747D6"/>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2747D6"/>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rsid w:val="002747D6"/>
    <w:pPr>
      <w:ind w:left="780"/>
    </w:pPr>
  </w:style>
  <w:style w:type="paragraph" w:styleId="TM5">
    <w:name w:val="toc 5"/>
    <w:basedOn w:val="Normal"/>
    <w:next w:val="Normal"/>
    <w:autoRedefine/>
    <w:semiHidden/>
    <w:rsid w:val="002747D6"/>
    <w:pPr>
      <w:ind w:left="1040"/>
    </w:pPr>
  </w:style>
  <w:style w:type="paragraph" w:styleId="TM6">
    <w:name w:val="toc 6"/>
    <w:basedOn w:val="Normal"/>
    <w:next w:val="Normal"/>
    <w:autoRedefine/>
    <w:semiHidden/>
    <w:rsid w:val="002747D6"/>
    <w:pPr>
      <w:ind w:left="1300"/>
    </w:pPr>
  </w:style>
  <w:style w:type="paragraph" w:styleId="TM7">
    <w:name w:val="toc 7"/>
    <w:basedOn w:val="Normal"/>
    <w:next w:val="Normal"/>
    <w:autoRedefine/>
    <w:semiHidden/>
    <w:rsid w:val="002747D6"/>
    <w:pPr>
      <w:ind w:left="1560"/>
    </w:pPr>
  </w:style>
  <w:style w:type="paragraph" w:styleId="TM8">
    <w:name w:val="toc 8"/>
    <w:basedOn w:val="Normal"/>
    <w:next w:val="Normal"/>
    <w:autoRedefine/>
    <w:semiHidden/>
    <w:rsid w:val="002747D6"/>
    <w:pPr>
      <w:ind w:left="1820"/>
    </w:pPr>
  </w:style>
  <w:style w:type="paragraph" w:styleId="TM9">
    <w:name w:val="toc 9"/>
    <w:basedOn w:val="Normal"/>
    <w:next w:val="Normal"/>
    <w:autoRedefine/>
    <w:semiHidden/>
    <w:rsid w:val="002747D6"/>
    <w:pPr>
      <w:ind w:left="2080"/>
    </w:pPr>
  </w:style>
  <w:style w:type="character" w:styleId="Appelnotedebasdep">
    <w:name w:val="footnote reference"/>
    <w:qFormat/>
    <w:rsid w:val="002747D6"/>
    <w:rPr>
      <w:rFonts w:ascii="Amasis30" w:hAnsi="Amasis30"/>
      <w:b/>
      <w:sz w:val="36"/>
      <w:vertAlign w:val="superscript"/>
    </w:rPr>
  </w:style>
  <w:style w:type="paragraph" w:styleId="Notedebasdepage">
    <w:name w:val="footnote text"/>
    <w:basedOn w:val="Taille-1Normal"/>
    <w:qFormat/>
    <w:rsid w:val="002747D6"/>
    <w:rPr>
      <w:szCs w:val="30"/>
    </w:rPr>
  </w:style>
  <w:style w:type="paragraph" w:customStyle="1" w:styleId="Auteur">
    <w:name w:val="Auteur"/>
    <w:basedOn w:val="Normal"/>
    <w:rsid w:val="002747D6"/>
    <w:pPr>
      <w:spacing w:before="0" w:after="1800"/>
      <w:ind w:right="851" w:firstLine="0"/>
      <w:jc w:val="right"/>
    </w:pPr>
    <w:rPr>
      <w:sz w:val="48"/>
    </w:rPr>
  </w:style>
  <w:style w:type="paragraph" w:customStyle="1" w:styleId="Titrelivre">
    <w:name w:val="Titre_livre"/>
    <w:basedOn w:val="Normal"/>
    <w:rsid w:val="002747D6"/>
    <w:pPr>
      <w:spacing w:before="0" w:after="1200"/>
      <w:ind w:left="2268" w:right="851" w:firstLine="0"/>
      <w:jc w:val="right"/>
    </w:pPr>
    <w:rPr>
      <w:b/>
      <w:bCs/>
      <w:sz w:val="72"/>
    </w:rPr>
  </w:style>
  <w:style w:type="paragraph" w:customStyle="1" w:styleId="Soustitrelivre">
    <w:name w:val="Sous_titre_livre"/>
    <w:basedOn w:val="Normal"/>
    <w:rsid w:val="002747D6"/>
    <w:pPr>
      <w:spacing w:before="0" w:after="2160"/>
      <w:ind w:left="2268" w:right="851" w:firstLine="0"/>
      <w:jc w:val="right"/>
    </w:pPr>
    <w:rPr>
      <w:bCs/>
      <w:sz w:val="44"/>
      <w:szCs w:val="36"/>
    </w:rPr>
  </w:style>
  <w:style w:type="paragraph" w:customStyle="1" w:styleId="Photoauteur">
    <w:name w:val="Photo_auteur"/>
    <w:basedOn w:val="Normal"/>
    <w:rsid w:val="002747D6"/>
    <w:pPr>
      <w:spacing w:after="1080"/>
      <w:ind w:left="2268" w:firstLine="0"/>
      <w:jc w:val="center"/>
    </w:pPr>
    <w:rPr>
      <w:noProof/>
    </w:rPr>
  </w:style>
  <w:style w:type="paragraph" w:customStyle="1" w:styleId="DateSortie">
    <w:name w:val="Date_Sortie"/>
    <w:basedOn w:val="Normal"/>
    <w:rsid w:val="002747D6"/>
    <w:pPr>
      <w:spacing w:before="0" w:after="0"/>
      <w:ind w:right="1418" w:firstLine="0"/>
      <w:jc w:val="right"/>
    </w:pPr>
    <w:rPr>
      <w:bCs/>
      <w:sz w:val="40"/>
    </w:rPr>
  </w:style>
  <w:style w:type="paragraph" w:customStyle="1" w:styleId="Titretablematires">
    <w:name w:val="Titre table matières"/>
    <w:basedOn w:val="Normal"/>
    <w:rsid w:val="002747D6"/>
    <w:pPr>
      <w:pBdr>
        <w:top w:val="single" w:sz="8" w:space="1" w:color="auto"/>
        <w:bottom w:val="single" w:sz="8" w:space="1" w:color="auto"/>
      </w:pBdr>
      <w:ind w:left="2552" w:right="2552" w:firstLine="0"/>
      <w:jc w:val="center"/>
    </w:pPr>
    <w:rPr>
      <w:bCs/>
    </w:rPr>
  </w:style>
  <w:style w:type="paragraph" w:customStyle="1" w:styleId="CentreEspAvt0EspApr0">
    <w:name w:val="CentreEspAvt0EspApr0"/>
    <w:basedOn w:val="Normal"/>
    <w:qFormat/>
    <w:rsid w:val="001D181C"/>
    <w:pPr>
      <w:spacing w:before="0" w:after="0"/>
      <w:ind w:firstLine="0"/>
      <w:jc w:val="center"/>
    </w:pPr>
    <w:rPr>
      <w:szCs w:val="20"/>
    </w:rPr>
  </w:style>
  <w:style w:type="paragraph" w:customStyle="1" w:styleId="NormalSansIndent">
    <w:name w:val="NormalSansIndent"/>
    <w:basedOn w:val="Normal"/>
    <w:rsid w:val="002747D6"/>
    <w:pPr>
      <w:ind w:firstLine="0"/>
    </w:pPr>
    <w:rPr>
      <w:szCs w:val="20"/>
    </w:rPr>
  </w:style>
  <w:style w:type="paragraph" w:customStyle="1" w:styleId="NormalSolidaire">
    <w:name w:val="NormalSolidaire"/>
    <w:basedOn w:val="Normal"/>
    <w:qFormat/>
    <w:rsid w:val="002747D6"/>
    <w:pPr>
      <w:keepNext/>
    </w:pPr>
  </w:style>
  <w:style w:type="paragraph" w:customStyle="1" w:styleId="NormalSautPageAvant">
    <w:name w:val="NormalSautPageAvant"/>
    <w:basedOn w:val="Normal"/>
    <w:qFormat/>
    <w:rsid w:val="002747D6"/>
    <w:pPr>
      <w:pageBreakBefore/>
    </w:pPr>
  </w:style>
  <w:style w:type="paragraph" w:customStyle="1" w:styleId="NormalEspAvtGrand">
    <w:name w:val="NormalEspAvtGrand"/>
    <w:basedOn w:val="Normal"/>
    <w:rsid w:val="002747D6"/>
    <w:pPr>
      <w:spacing w:before="2640"/>
    </w:pPr>
    <w:rPr>
      <w:szCs w:val="20"/>
    </w:rPr>
  </w:style>
  <w:style w:type="paragraph" w:customStyle="1" w:styleId="CentreTheatre">
    <w:name w:val="CentreTheatre"/>
    <w:basedOn w:val="Centre"/>
    <w:next w:val="Normal"/>
    <w:qFormat/>
    <w:rsid w:val="001D181C"/>
    <w:pPr>
      <w:keepNext/>
      <w:keepLines/>
      <w:spacing w:before="360"/>
    </w:pPr>
  </w:style>
  <w:style w:type="paragraph" w:customStyle="1" w:styleId="DroiteAv0Apr0">
    <w:name w:val="DroiteAv0Apr0"/>
    <w:basedOn w:val="Droite"/>
    <w:qFormat/>
    <w:rsid w:val="001D181C"/>
    <w:pPr>
      <w:spacing w:before="0" w:after="0"/>
    </w:pPr>
  </w:style>
  <w:style w:type="paragraph" w:customStyle="1" w:styleId="NormalEspApr24">
    <w:name w:val="NormalEspApr24"/>
    <w:basedOn w:val="Normal"/>
    <w:next w:val="Normal"/>
    <w:qFormat/>
    <w:rsid w:val="001D181C"/>
    <w:pPr>
      <w:spacing w:after="480"/>
    </w:pPr>
  </w:style>
  <w:style w:type="paragraph" w:customStyle="1" w:styleId="Droite">
    <w:name w:val="Droite"/>
    <w:basedOn w:val="Normal"/>
    <w:next w:val="Normal"/>
    <w:rsid w:val="002747D6"/>
    <w:pPr>
      <w:ind w:firstLine="0"/>
      <w:jc w:val="right"/>
    </w:pPr>
    <w:rPr>
      <w:szCs w:val="20"/>
    </w:rPr>
  </w:style>
  <w:style w:type="paragraph" w:customStyle="1" w:styleId="DroiteRetraitGauche1X">
    <w:name w:val="DroiteRetraitGauche1X"/>
    <w:basedOn w:val="Droite"/>
    <w:next w:val="Normal"/>
    <w:rsid w:val="002747D6"/>
    <w:pPr>
      <w:ind w:left="680"/>
    </w:pPr>
  </w:style>
  <w:style w:type="paragraph" w:customStyle="1" w:styleId="DroiteRetraitGauche2X">
    <w:name w:val="DroiteRetraitGauche2X"/>
    <w:basedOn w:val="Droite"/>
    <w:next w:val="Normal"/>
    <w:rsid w:val="002747D6"/>
    <w:pPr>
      <w:ind w:left="1361"/>
    </w:pPr>
  </w:style>
  <w:style w:type="paragraph" w:customStyle="1" w:styleId="DroiteRetraitGauche3X">
    <w:name w:val="DroiteRetraitGauche3X"/>
    <w:basedOn w:val="Droite"/>
    <w:next w:val="Normal"/>
    <w:rsid w:val="002747D6"/>
    <w:pPr>
      <w:ind w:left="2041"/>
    </w:pPr>
  </w:style>
  <w:style w:type="paragraph" w:customStyle="1" w:styleId="DroiteRetraitGauche4X">
    <w:name w:val="DroiteRetraitGauche4X"/>
    <w:basedOn w:val="Droite"/>
    <w:next w:val="Normal"/>
    <w:rsid w:val="002747D6"/>
    <w:pPr>
      <w:ind w:left="2722"/>
    </w:pPr>
  </w:style>
  <w:style w:type="paragraph" w:customStyle="1" w:styleId="Taille-1Normal">
    <w:name w:val="Taille-1Normal"/>
    <w:basedOn w:val="Normal"/>
    <w:rsid w:val="002747D6"/>
    <w:rPr>
      <w:sz w:val="32"/>
      <w:szCs w:val="28"/>
    </w:rPr>
  </w:style>
  <w:style w:type="paragraph" w:customStyle="1" w:styleId="Taille-1RetraitGauche1X">
    <w:name w:val="Taille-1RetraitGauche1X"/>
    <w:basedOn w:val="Taille-1Normal"/>
    <w:rsid w:val="002747D6"/>
    <w:pPr>
      <w:ind w:left="680"/>
    </w:pPr>
    <w:rPr>
      <w:szCs w:val="20"/>
    </w:rPr>
  </w:style>
  <w:style w:type="paragraph" w:customStyle="1" w:styleId="Taille-1RetraitGauche2X">
    <w:name w:val="Taille-1RetraitGauche2X"/>
    <w:basedOn w:val="Taille-1Normal"/>
    <w:rsid w:val="002747D6"/>
    <w:pPr>
      <w:ind w:left="1361"/>
    </w:pPr>
    <w:rPr>
      <w:szCs w:val="20"/>
    </w:rPr>
  </w:style>
  <w:style w:type="paragraph" w:customStyle="1" w:styleId="Taille-1RetraitGauche3X">
    <w:name w:val="Taille-1RetraitGauche3X"/>
    <w:basedOn w:val="Taille-1Normal"/>
    <w:rsid w:val="002747D6"/>
    <w:pPr>
      <w:ind w:left="2041"/>
    </w:pPr>
    <w:rPr>
      <w:szCs w:val="20"/>
    </w:rPr>
  </w:style>
  <w:style w:type="paragraph" w:customStyle="1" w:styleId="Taille-1RetraitGauche1XIndent0">
    <w:name w:val="Taille-1RetraitGauche1XIndent0"/>
    <w:basedOn w:val="Taille-1RetraitGauche1X"/>
    <w:rsid w:val="002747D6"/>
    <w:pPr>
      <w:ind w:firstLine="0"/>
    </w:pPr>
  </w:style>
  <w:style w:type="paragraph" w:customStyle="1" w:styleId="Taille-1RetraitGauche2XIndent0">
    <w:name w:val="Taille-1RetraitGauche2XIndent0"/>
    <w:basedOn w:val="Taille-1RetraitGauche2X"/>
    <w:rsid w:val="002747D6"/>
    <w:pPr>
      <w:ind w:firstLine="0"/>
    </w:pPr>
  </w:style>
  <w:style w:type="paragraph" w:customStyle="1" w:styleId="Taille-1RetraitGauche3XIndent0">
    <w:name w:val="Taille-1RetraitGauche3XIndent0"/>
    <w:basedOn w:val="Taille-1RetraitGauche3X"/>
    <w:rsid w:val="002747D6"/>
    <w:pPr>
      <w:ind w:firstLine="0"/>
    </w:pPr>
  </w:style>
  <w:style w:type="paragraph" w:customStyle="1" w:styleId="Taille-1RetraitGauche4XIndent0">
    <w:name w:val="Taille-1RetraitGauche4XIndent0"/>
    <w:basedOn w:val="Taille-1Normal"/>
    <w:rsid w:val="002747D6"/>
    <w:pPr>
      <w:ind w:left="2722" w:firstLine="0"/>
    </w:pPr>
    <w:rPr>
      <w:szCs w:val="20"/>
    </w:rPr>
  </w:style>
  <w:style w:type="paragraph" w:customStyle="1" w:styleId="NormalRetraitGauche1X">
    <w:name w:val="NormalRetraitGauche1X"/>
    <w:basedOn w:val="Normal"/>
    <w:rsid w:val="002747D6"/>
    <w:pPr>
      <w:ind w:left="680"/>
    </w:pPr>
    <w:rPr>
      <w:szCs w:val="20"/>
    </w:rPr>
  </w:style>
  <w:style w:type="paragraph" w:customStyle="1" w:styleId="NormalRetraitGauche2X">
    <w:name w:val="NormalRetraitGauche2X"/>
    <w:basedOn w:val="Normal"/>
    <w:rsid w:val="002747D6"/>
    <w:pPr>
      <w:ind w:left="1361"/>
    </w:pPr>
    <w:rPr>
      <w:szCs w:val="20"/>
    </w:rPr>
  </w:style>
  <w:style w:type="paragraph" w:customStyle="1" w:styleId="NormalRetraitGauche3X">
    <w:name w:val="NormalRetraitGauche3X"/>
    <w:basedOn w:val="Normal"/>
    <w:rsid w:val="002747D6"/>
    <w:pPr>
      <w:ind w:left="2041"/>
    </w:pPr>
    <w:rPr>
      <w:szCs w:val="20"/>
    </w:rPr>
  </w:style>
  <w:style w:type="paragraph" w:customStyle="1" w:styleId="NormalRetraitGauche1XIndent0">
    <w:name w:val="NormalRetraitGauche1XIndent0"/>
    <w:basedOn w:val="NormalRetraitGauche1X"/>
    <w:rsid w:val="002747D6"/>
    <w:pPr>
      <w:ind w:firstLine="0"/>
    </w:pPr>
  </w:style>
  <w:style w:type="paragraph" w:customStyle="1" w:styleId="NormalRetraitGauche2XIndent0">
    <w:name w:val="NormalRetraitGauche2XIndent0"/>
    <w:basedOn w:val="NormalRetraitGauche2X"/>
    <w:rsid w:val="002747D6"/>
    <w:pPr>
      <w:ind w:firstLine="0"/>
    </w:pPr>
  </w:style>
  <w:style w:type="paragraph" w:customStyle="1" w:styleId="NormalRetraitGauche3XIndent0">
    <w:name w:val="NormalRetraitGauche3XIndent0"/>
    <w:basedOn w:val="NormalRetraitGauche3X"/>
    <w:rsid w:val="002747D6"/>
    <w:pPr>
      <w:ind w:firstLine="0"/>
    </w:pPr>
  </w:style>
  <w:style w:type="paragraph" w:customStyle="1" w:styleId="NormalRetraitGauche4XIndent0">
    <w:name w:val="NormalRetraitGauche4XIndent0"/>
    <w:basedOn w:val="Normal"/>
    <w:rsid w:val="002747D6"/>
    <w:pPr>
      <w:ind w:left="2722" w:firstLine="0"/>
    </w:pPr>
    <w:rPr>
      <w:szCs w:val="20"/>
    </w:rPr>
  </w:style>
  <w:style w:type="paragraph" w:styleId="Notedefin">
    <w:name w:val="endnote text"/>
    <w:basedOn w:val="Taille-1Normal"/>
    <w:link w:val="NotedefinCar"/>
    <w:uiPriority w:val="99"/>
    <w:semiHidden/>
    <w:unhideWhenUsed/>
    <w:qFormat/>
    <w:rsid w:val="002747D6"/>
    <w:rPr>
      <w:szCs w:val="20"/>
      <w:lang w:val="x-none" w:eastAsia="x-none"/>
    </w:rPr>
  </w:style>
  <w:style w:type="character" w:customStyle="1" w:styleId="NotedefinCar">
    <w:name w:val="Note de fin Car"/>
    <w:link w:val="Notedefin"/>
    <w:uiPriority w:val="99"/>
    <w:semiHidden/>
    <w:rsid w:val="002747D6"/>
    <w:rPr>
      <w:rFonts w:ascii="Amasis30" w:hAnsi="Amasis30"/>
      <w:sz w:val="32"/>
      <w:lang w:val="x-none" w:eastAsia="x-none"/>
    </w:rPr>
  </w:style>
  <w:style w:type="character" w:styleId="Appeldenotedefin">
    <w:name w:val="endnote reference"/>
    <w:uiPriority w:val="99"/>
    <w:unhideWhenUsed/>
    <w:qFormat/>
    <w:rsid w:val="002747D6"/>
    <w:rPr>
      <w:rFonts w:ascii="Amasis30" w:hAnsi="Amasis30"/>
      <w:b/>
      <w:sz w:val="36"/>
      <w:vertAlign w:val="superscript"/>
    </w:rPr>
  </w:style>
  <w:style w:type="paragraph" w:customStyle="1" w:styleId="NormalSuspendu1X">
    <w:name w:val="NormalSuspendu1X"/>
    <w:basedOn w:val="Normal"/>
    <w:rsid w:val="002747D6"/>
    <w:pPr>
      <w:ind w:left="680" w:hanging="680"/>
    </w:pPr>
    <w:rPr>
      <w:szCs w:val="20"/>
    </w:rPr>
  </w:style>
  <w:style w:type="paragraph" w:customStyle="1" w:styleId="NormalSuspendu1XRetrait1X">
    <w:name w:val="NormalSuspendu1XRetrait1X"/>
    <w:basedOn w:val="Normal"/>
    <w:rsid w:val="002747D6"/>
    <w:pPr>
      <w:ind w:left="1360" w:hanging="680"/>
    </w:pPr>
  </w:style>
  <w:style w:type="paragraph" w:customStyle="1" w:styleId="NormalEspAvt0EspApr0">
    <w:name w:val="NormalEspAvt0EspApr0"/>
    <w:basedOn w:val="Normal"/>
    <w:rsid w:val="002747D6"/>
    <w:pPr>
      <w:spacing w:before="0" w:after="0"/>
    </w:pPr>
    <w:rPr>
      <w:szCs w:val="20"/>
    </w:rPr>
  </w:style>
  <w:style w:type="paragraph" w:customStyle="1" w:styleId="NormalSuspendu1XRetrait2X">
    <w:name w:val="NormalSuspendu1XRetrait2X"/>
    <w:basedOn w:val="Normal"/>
    <w:rsid w:val="002747D6"/>
    <w:pPr>
      <w:ind w:left="2041" w:hanging="680"/>
    </w:pPr>
  </w:style>
  <w:style w:type="paragraph" w:customStyle="1" w:styleId="NormalSuspendu1XRetrait3X">
    <w:name w:val="NormalSuspendu1XRetrait3X"/>
    <w:basedOn w:val="Normal"/>
    <w:rsid w:val="002747D6"/>
    <w:pPr>
      <w:ind w:left="2721" w:hanging="680"/>
    </w:pPr>
    <w:rPr>
      <w:szCs w:val="20"/>
    </w:rPr>
  </w:style>
  <w:style w:type="paragraph" w:customStyle="1" w:styleId="NormalSuspendu1XRetrait4X">
    <w:name w:val="NormalSuspendu1XRetrait4X"/>
    <w:basedOn w:val="Normal"/>
    <w:rsid w:val="002747D6"/>
    <w:pPr>
      <w:ind w:left="3402" w:hanging="680"/>
    </w:pPr>
    <w:rPr>
      <w:szCs w:val="20"/>
    </w:rPr>
  </w:style>
  <w:style w:type="character" w:customStyle="1" w:styleId="Taille-1Caracteres">
    <w:name w:val="Taille-1Caracteres"/>
    <w:qFormat/>
    <w:rsid w:val="002747D6"/>
    <w:rPr>
      <w:sz w:val="32"/>
      <w:szCs w:val="20"/>
    </w:rPr>
  </w:style>
  <w:style w:type="paragraph" w:customStyle="1" w:styleId="Etoile">
    <w:name w:val="Etoile"/>
    <w:basedOn w:val="Normal"/>
    <w:qFormat/>
    <w:rsid w:val="002747D6"/>
    <w:pPr>
      <w:ind w:firstLine="0"/>
      <w:jc w:val="center"/>
    </w:pPr>
    <w:rPr>
      <w:b/>
      <w:sz w:val="40"/>
      <w:szCs w:val="28"/>
    </w:rPr>
  </w:style>
  <w:style w:type="paragraph" w:customStyle="1" w:styleId="Taille-1Suspendu1XRetrait1XEsp0">
    <w:name w:val="Taille-1Suspendu1XRetrait1XEsp0"/>
    <w:basedOn w:val="Taille-1RetraitGauche1X"/>
    <w:qFormat/>
    <w:rsid w:val="002747D6"/>
    <w:pPr>
      <w:spacing w:before="0" w:after="0"/>
      <w:ind w:left="1360" w:hanging="680"/>
    </w:pPr>
  </w:style>
  <w:style w:type="paragraph" w:customStyle="1" w:styleId="edition">
    <w:name w:val="edition"/>
    <w:basedOn w:val="DateSortie"/>
    <w:qFormat/>
    <w:rsid w:val="005840FE"/>
    <w:pPr>
      <w:ind w:left="851" w:right="851"/>
      <w:jc w:val="left"/>
    </w:pPr>
    <w:rPr>
      <w:i/>
    </w:rPr>
  </w:style>
  <w:style w:type="paragraph" w:customStyle="1" w:styleId="Taille-1Suspendu1XRetrait2XEsp0">
    <w:name w:val="Taille-1Suspendu1XRetrait2XEsp0"/>
    <w:basedOn w:val="Taille-1RetraitGauche2X"/>
    <w:qFormat/>
    <w:rsid w:val="002747D6"/>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2747D6"/>
    <w:pPr>
      <w:spacing w:before="0" w:after="0"/>
    </w:pPr>
  </w:style>
  <w:style w:type="paragraph" w:customStyle="1" w:styleId="NormalSuspendu1XEsp0">
    <w:name w:val="NormalSuspendu1XEsp0"/>
    <w:basedOn w:val="NormalSuspendu1X"/>
    <w:qFormat/>
    <w:rsid w:val="002747D6"/>
    <w:pPr>
      <w:spacing w:before="0" w:after="0"/>
    </w:pPr>
  </w:style>
  <w:style w:type="paragraph" w:customStyle="1" w:styleId="NormalSuspendu1XRetrait2XEsp0">
    <w:name w:val="NormalSuspendu1XRetrait2XEsp0"/>
    <w:basedOn w:val="NormalSuspendu1XRetrait2X"/>
    <w:qFormat/>
    <w:rsid w:val="002747D6"/>
    <w:pPr>
      <w:spacing w:before="0" w:after="0"/>
    </w:pPr>
  </w:style>
  <w:style w:type="paragraph" w:customStyle="1" w:styleId="ParagrapheVideNormal">
    <w:name w:val="ParagrapheVideNormal"/>
    <w:basedOn w:val="Normal"/>
    <w:next w:val="Normal"/>
    <w:qFormat/>
    <w:rsid w:val="002747D6"/>
  </w:style>
  <w:style w:type="paragraph" w:customStyle="1" w:styleId="ParagrapheVideNormal2">
    <w:name w:val="ParagrapheVideNormal2"/>
    <w:basedOn w:val="ParagrapheVideNormal"/>
    <w:next w:val="Normal"/>
    <w:qFormat/>
    <w:rsid w:val="002747D6"/>
  </w:style>
  <w:style w:type="paragraph" w:customStyle="1" w:styleId="Image">
    <w:name w:val="Image"/>
    <w:basedOn w:val="Centr"/>
    <w:next w:val="Normal"/>
    <w:qFormat/>
    <w:rsid w:val="002747D6"/>
  </w:style>
  <w:style w:type="paragraph" w:customStyle="1" w:styleId="Centre">
    <w:name w:val="Centre"/>
    <w:basedOn w:val="Normal"/>
    <w:qFormat/>
    <w:rsid w:val="00086780"/>
    <w:pPr>
      <w:ind w:firstLine="0"/>
      <w:jc w:val="center"/>
    </w:pPr>
    <w:rPr>
      <w:szCs w:val="20"/>
    </w:rPr>
  </w:style>
  <w:style w:type="paragraph" w:customStyle="1" w:styleId="NormalEspAvtDouble">
    <w:name w:val="NormalEspAvtDouble"/>
    <w:basedOn w:val="Normal"/>
    <w:next w:val="Normal"/>
    <w:qFormat/>
    <w:rsid w:val="006235EE"/>
    <w:pPr>
      <w:spacing w:before="720"/>
    </w:pPr>
  </w:style>
  <w:style w:type="paragraph" w:customStyle="1" w:styleId="Taille-1NormDroite">
    <w:name w:val="Taille-1NormDroite"/>
    <w:basedOn w:val="Taille-1Normal"/>
    <w:qFormat/>
    <w:rsid w:val="006235EE"/>
    <w:pPr>
      <w:ind w:firstLine="0"/>
      <w:jc w:val="right"/>
    </w:pPr>
  </w:style>
  <w:style w:type="paragraph" w:customStyle="1" w:styleId="Taille-1Suspendu1XRetrait0xEspo">
    <w:name w:val="Taille-1Suspendu1XRetrait0xEspo"/>
    <w:basedOn w:val="Taille-1Suspendu1XRetrait1XEsp0"/>
    <w:qFormat/>
    <w:rsid w:val="00F47243"/>
    <w:pPr>
      <w:ind w:left="680"/>
    </w:pPr>
  </w:style>
  <w:style w:type="character" w:styleId="Mentionnonrsolue">
    <w:name w:val="Unresolved Mention"/>
    <w:uiPriority w:val="99"/>
    <w:semiHidden/>
    <w:unhideWhenUsed/>
    <w:rsid w:val="002747D6"/>
    <w:rPr>
      <w:color w:val="605E5C"/>
      <w:shd w:val="clear" w:color="auto" w:fill="E1DFDD"/>
    </w:rPr>
  </w:style>
  <w:style w:type="character" w:customStyle="1" w:styleId="Titre4Car">
    <w:name w:val="Titre 4 Car"/>
    <w:link w:val="Titre4"/>
    <w:uiPriority w:val="9"/>
    <w:rsid w:val="006345EA"/>
    <w:rPr>
      <w:rFonts w:ascii="Calibri" w:eastAsia="Times New Roman" w:hAnsi="Calibri" w:cs="Times New Roman"/>
      <w:b/>
      <w:bCs/>
      <w:sz w:val="28"/>
      <w:szCs w:val="28"/>
    </w:rPr>
  </w:style>
  <w:style w:type="character" w:customStyle="1" w:styleId="Titre5Car">
    <w:name w:val="Titre 5 Car"/>
    <w:link w:val="Titre5"/>
    <w:uiPriority w:val="9"/>
    <w:rsid w:val="006345EA"/>
    <w:rPr>
      <w:rFonts w:ascii="Calibri" w:eastAsia="Times New Roman" w:hAnsi="Calibri" w:cs="Times New Roman"/>
      <w:b/>
      <w:bCs/>
      <w:i/>
      <w:iCs/>
      <w:sz w:val="26"/>
      <w:szCs w:val="26"/>
    </w:rPr>
  </w:style>
  <w:style w:type="character" w:customStyle="1" w:styleId="Titre6Car">
    <w:name w:val="Titre 6 Car"/>
    <w:link w:val="Titre6"/>
    <w:uiPriority w:val="9"/>
    <w:rsid w:val="006345EA"/>
    <w:rPr>
      <w:rFonts w:ascii="Calibri" w:eastAsia="Times New Roman" w:hAnsi="Calibri" w:cs="Times New Roman"/>
      <w:b/>
      <w:bCs/>
      <w:sz w:val="22"/>
      <w:szCs w:val="22"/>
    </w:rPr>
  </w:style>
  <w:style w:type="character" w:customStyle="1" w:styleId="Titre1Car">
    <w:name w:val="Titre 1 Car"/>
    <w:link w:val="Titre1"/>
    <w:rsid w:val="006345EA"/>
    <w:rPr>
      <w:rFonts w:ascii="Amasis30" w:hAnsi="Amasis30" w:cs="Arial"/>
      <w:b/>
      <w:bCs/>
      <w:sz w:val="48"/>
      <w:szCs w:val="44"/>
    </w:rPr>
  </w:style>
  <w:style w:type="character" w:customStyle="1" w:styleId="Titre2Car">
    <w:name w:val="Titre 2 Car"/>
    <w:link w:val="Titre2"/>
    <w:rsid w:val="006345EA"/>
    <w:rPr>
      <w:rFonts w:ascii="Amasis30" w:hAnsi="Amasis30" w:cs="Arial"/>
      <w:b/>
      <w:bCs/>
      <w:iCs/>
      <w:sz w:val="44"/>
      <w:szCs w:val="40"/>
    </w:rPr>
  </w:style>
  <w:style w:type="character" w:customStyle="1" w:styleId="Titre3Car">
    <w:name w:val="Titre 3 Car"/>
    <w:link w:val="Titre3"/>
    <w:rsid w:val="006345EA"/>
    <w:rPr>
      <w:rFonts w:ascii="Amasis30" w:hAnsi="Amasis30" w:cs="Arial"/>
      <w:b/>
      <w:bCs/>
      <w:sz w:val="40"/>
      <w:szCs w:val="36"/>
    </w:rPr>
  </w:style>
  <w:style w:type="paragraph" w:customStyle="1" w:styleId="msonormal0">
    <w:name w:val="msonormal"/>
    <w:basedOn w:val="Normal"/>
    <w:rsid w:val="006345EA"/>
    <w:pPr>
      <w:spacing w:before="100" w:beforeAutospacing="1" w:after="100" w:afterAutospacing="1"/>
      <w:ind w:firstLine="0"/>
      <w:jc w:val="left"/>
    </w:pPr>
    <w:rPr>
      <w:rFonts w:ascii="Times New Roman" w:hAnsi="Times New Roman"/>
      <w:sz w:val="24"/>
    </w:rPr>
  </w:style>
  <w:style w:type="paragraph" w:styleId="NormalWeb">
    <w:name w:val="Normal (Web)"/>
    <w:basedOn w:val="Normal"/>
    <w:uiPriority w:val="99"/>
    <w:semiHidden/>
    <w:unhideWhenUsed/>
    <w:rsid w:val="006345EA"/>
    <w:pPr>
      <w:spacing w:before="100" w:beforeAutospacing="1" w:after="100" w:afterAutospacing="1"/>
      <w:ind w:firstLine="0"/>
      <w:jc w:val="left"/>
    </w:pPr>
    <w:rPr>
      <w:rFonts w:ascii="Times New Roman" w:hAnsi="Times New Roman"/>
      <w:sz w:val="24"/>
    </w:rPr>
  </w:style>
  <w:style w:type="character" w:customStyle="1" w:styleId="font22">
    <w:name w:val="font22"/>
    <w:basedOn w:val="Policepardfaut"/>
    <w:rsid w:val="006345EA"/>
  </w:style>
  <w:style w:type="character" w:customStyle="1" w:styleId="font18">
    <w:name w:val="font18"/>
    <w:basedOn w:val="Policepardfaut"/>
    <w:rsid w:val="006345EA"/>
  </w:style>
  <w:style w:type="character" w:customStyle="1" w:styleId="font15">
    <w:name w:val="font15"/>
    <w:basedOn w:val="Policepardfaut"/>
    <w:rsid w:val="006345EA"/>
  </w:style>
  <w:style w:type="paragraph" w:customStyle="1" w:styleId="font23">
    <w:name w:val="font23"/>
    <w:basedOn w:val="Normal"/>
    <w:rsid w:val="006345EA"/>
    <w:pPr>
      <w:spacing w:before="100" w:beforeAutospacing="1" w:after="100" w:afterAutospacing="1"/>
      <w:ind w:firstLine="0"/>
      <w:jc w:val="left"/>
    </w:pPr>
    <w:rPr>
      <w:rFonts w:ascii="Times New Roman" w:hAnsi="Times New Roman"/>
      <w:sz w:val="24"/>
    </w:rPr>
  </w:style>
  <w:style w:type="paragraph" w:customStyle="1" w:styleId="font16">
    <w:name w:val="font16"/>
    <w:basedOn w:val="Normal"/>
    <w:rsid w:val="006345EA"/>
    <w:pPr>
      <w:spacing w:before="100" w:beforeAutospacing="1" w:after="100" w:afterAutospacing="1"/>
      <w:ind w:firstLine="0"/>
      <w:jc w:val="left"/>
    </w:pPr>
    <w:rPr>
      <w:rFonts w:ascii="Times New Roman" w:hAnsi="Times New Roman"/>
      <w:sz w:val="24"/>
    </w:rPr>
  </w:style>
  <w:style w:type="character" w:customStyle="1" w:styleId="font161">
    <w:name w:val="font161"/>
    <w:basedOn w:val="Policepardfaut"/>
    <w:rsid w:val="006345EA"/>
  </w:style>
  <w:style w:type="character" w:customStyle="1" w:styleId="font17">
    <w:name w:val="font17"/>
    <w:basedOn w:val="Policepardfaut"/>
    <w:rsid w:val="006345EA"/>
  </w:style>
  <w:style w:type="character" w:customStyle="1" w:styleId="font25">
    <w:name w:val="font25"/>
    <w:basedOn w:val="Policepardfaut"/>
    <w:rsid w:val="006345EA"/>
  </w:style>
  <w:style w:type="character" w:customStyle="1" w:styleId="font26">
    <w:name w:val="font26"/>
    <w:basedOn w:val="Policepardfaut"/>
    <w:rsid w:val="006345EA"/>
  </w:style>
  <w:style w:type="character" w:customStyle="1" w:styleId="font20">
    <w:name w:val="font20"/>
    <w:basedOn w:val="Policepardfaut"/>
    <w:rsid w:val="006345EA"/>
  </w:style>
  <w:style w:type="character" w:customStyle="1" w:styleId="font1">
    <w:name w:val="font1"/>
    <w:basedOn w:val="Policepardfaut"/>
    <w:rsid w:val="006345EA"/>
  </w:style>
  <w:style w:type="character" w:customStyle="1" w:styleId="font2">
    <w:name w:val="font2"/>
    <w:basedOn w:val="Policepardfaut"/>
    <w:rsid w:val="006345EA"/>
  </w:style>
  <w:style w:type="character" w:customStyle="1" w:styleId="font19">
    <w:name w:val="font19"/>
    <w:basedOn w:val="Policepardfaut"/>
    <w:rsid w:val="006345EA"/>
  </w:style>
  <w:style w:type="character" w:customStyle="1" w:styleId="font21">
    <w:name w:val="font21"/>
    <w:basedOn w:val="Policepardfaut"/>
    <w:rsid w:val="006345EA"/>
  </w:style>
  <w:style w:type="character" w:customStyle="1" w:styleId="font8">
    <w:name w:val="font8"/>
    <w:basedOn w:val="Policepardfaut"/>
    <w:rsid w:val="006345EA"/>
  </w:style>
  <w:style w:type="character" w:customStyle="1" w:styleId="font24">
    <w:name w:val="font24"/>
    <w:basedOn w:val="Policepardfaut"/>
    <w:rsid w:val="006345EA"/>
  </w:style>
  <w:style w:type="paragraph" w:customStyle="1" w:styleId="font0">
    <w:name w:val="font0"/>
    <w:basedOn w:val="Normal"/>
    <w:rsid w:val="006345EA"/>
    <w:pPr>
      <w:spacing w:before="100" w:beforeAutospacing="1" w:after="100" w:afterAutospacing="1"/>
      <w:ind w:firstLine="0"/>
      <w:jc w:val="left"/>
    </w:pPr>
    <w:rPr>
      <w:rFonts w:ascii="Times New Roman" w:hAnsi="Times New Roman"/>
      <w:sz w:val="24"/>
    </w:rPr>
  </w:style>
  <w:style w:type="character" w:customStyle="1" w:styleId="font01">
    <w:name w:val="font01"/>
    <w:basedOn w:val="Policepardfaut"/>
    <w:rsid w:val="006345EA"/>
  </w:style>
  <w:style w:type="character" w:customStyle="1" w:styleId="font31">
    <w:name w:val="font31"/>
    <w:basedOn w:val="Policepardfaut"/>
    <w:rsid w:val="006345EA"/>
  </w:style>
  <w:style w:type="character" w:customStyle="1" w:styleId="font14">
    <w:name w:val="font14"/>
    <w:basedOn w:val="Policepardfaut"/>
    <w:rsid w:val="006345EA"/>
  </w:style>
  <w:style w:type="character" w:customStyle="1" w:styleId="font28">
    <w:name w:val="font28"/>
    <w:basedOn w:val="Policepardfaut"/>
    <w:rsid w:val="006345EA"/>
  </w:style>
  <w:style w:type="character" w:customStyle="1" w:styleId="font29">
    <w:name w:val="font29"/>
    <w:basedOn w:val="Policepardfaut"/>
    <w:rsid w:val="006345EA"/>
  </w:style>
  <w:style w:type="character" w:customStyle="1" w:styleId="font4">
    <w:name w:val="font4"/>
    <w:basedOn w:val="Policepardfaut"/>
    <w:rsid w:val="006345EA"/>
  </w:style>
  <w:style w:type="character" w:customStyle="1" w:styleId="font33">
    <w:name w:val="font33"/>
    <w:basedOn w:val="Policepardfaut"/>
    <w:rsid w:val="006345EA"/>
  </w:style>
  <w:style w:type="character" w:customStyle="1" w:styleId="font32">
    <w:name w:val="font32"/>
    <w:basedOn w:val="Policepardfaut"/>
    <w:rsid w:val="006345EA"/>
  </w:style>
  <w:style w:type="character" w:customStyle="1" w:styleId="font6">
    <w:name w:val="font6"/>
    <w:basedOn w:val="Policepardfaut"/>
    <w:rsid w:val="006345EA"/>
  </w:style>
  <w:style w:type="character" w:customStyle="1" w:styleId="font7">
    <w:name w:val="font7"/>
    <w:basedOn w:val="Policepardfaut"/>
    <w:rsid w:val="006345EA"/>
  </w:style>
  <w:style w:type="character" w:customStyle="1" w:styleId="font11">
    <w:name w:val="font11"/>
    <w:basedOn w:val="Policepardfaut"/>
    <w:rsid w:val="006345EA"/>
  </w:style>
  <w:style w:type="character" w:customStyle="1" w:styleId="font10">
    <w:name w:val="font10"/>
    <w:basedOn w:val="Policepardfaut"/>
    <w:rsid w:val="006345EA"/>
  </w:style>
  <w:style w:type="character" w:customStyle="1" w:styleId="font27">
    <w:name w:val="font27"/>
    <w:basedOn w:val="Policepardfaut"/>
    <w:rsid w:val="006345EA"/>
  </w:style>
  <w:style w:type="paragraph" w:customStyle="1" w:styleId="font211">
    <w:name w:val="font211"/>
    <w:basedOn w:val="Normal"/>
    <w:rsid w:val="006345EA"/>
    <w:pPr>
      <w:spacing w:before="100" w:beforeAutospacing="1" w:after="100" w:afterAutospacing="1"/>
      <w:ind w:firstLine="0"/>
      <w:jc w:val="left"/>
    </w:pPr>
    <w:rPr>
      <w:rFonts w:ascii="Times New Roman" w:hAnsi="Times New Roman"/>
      <w:sz w:val="24"/>
    </w:rPr>
  </w:style>
  <w:style w:type="character" w:customStyle="1" w:styleId="font30">
    <w:name w:val="font30"/>
    <w:basedOn w:val="Policepardfaut"/>
    <w:rsid w:val="006345EA"/>
  </w:style>
  <w:style w:type="paragraph" w:styleId="Rvision">
    <w:name w:val="Revision"/>
    <w:hidden/>
    <w:uiPriority w:val="99"/>
    <w:semiHidden/>
    <w:rsid w:val="002321B2"/>
    <w:rPr>
      <w:rFonts w:ascii="Amasis30" w:hAnsi="Amasis30"/>
      <w:sz w:val="36"/>
      <w:szCs w:val="24"/>
    </w:rPr>
  </w:style>
  <w:style w:type="character" w:styleId="Marquedecommentaire">
    <w:name w:val="annotation reference"/>
    <w:uiPriority w:val="99"/>
    <w:semiHidden/>
    <w:unhideWhenUsed/>
    <w:rsid w:val="00C021A9"/>
    <w:rPr>
      <w:sz w:val="16"/>
      <w:szCs w:val="16"/>
    </w:rPr>
  </w:style>
  <w:style w:type="paragraph" w:styleId="Commentaire">
    <w:name w:val="annotation text"/>
    <w:basedOn w:val="Normal"/>
    <w:link w:val="CommentaireCar"/>
    <w:uiPriority w:val="99"/>
    <w:semiHidden/>
    <w:unhideWhenUsed/>
    <w:rsid w:val="00C021A9"/>
    <w:rPr>
      <w:sz w:val="20"/>
      <w:szCs w:val="20"/>
    </w:rPr>
  </w:style>
  <w:style w:type="character" w:customStyle="1" w:styleId="CommentaireCar">
    <w:name w:val="Commentaire Car"/>
    <w:link w:val="Commentaire"/>
    <w:uiPriority w:val="99"/>
    <w:semiHidden/>
    <w:rsid w:val="00C021A9"/>
    <w:rPr>
      <w:rFonts w:ascii="Amasis30" w:hAnsi="Amasis30"/>
    </w:rPr>
  </w:style>
  <w:style w:type="paragraph" w:styleId="Objetducommentaire">
    <w:name w:val="annotation subject"/>
    <w:basedOn w:val="Commentaire"/>
    <w:next w:val="Commentaire"/>
    <w:link w:val="ObjetducommentaireCar"/>
    <w:uiPriority w:val="99"/>
    <w:semiHidden/>
    <w:unhideWhenUsed/>
    <w:rsid w:val="00C021A9"/>
    <w:rPr>
      <w:b/>
      <w:bCs/>
    </w:rPr>
  </w:style>
  <w:style w:type="character" w:customStyle="1" w:styleId="ObjetducommentaireCar">
    <w:name w:val="Objet du commentaire Car"/>
    <w:link w:val="Objetducommentaire"/>
    <w:uiPriority w:val="99"/>
    <w:semiHidden/>
    <w:rsid w:val="00C021A9"/>
    <w:rPr>
      <w:rFonts w:ascii="Amasis30" w:hAnsi="Amasis30"/>
      <w:b/>
      <w:bCs/>
    </w:rPr>
  </w:style>
  <w:style w:type="paragraph" w:customStyle="1" w:styleId="Centr">
    <w:name w:val="Centré"/>
    <w:basedOn w:val="Normal"/>
    <w:rsid w:val="002747D6"/>
    <w:pPr>
      <w:ind w:firstLine="0"/>
      <w:jc w:val="center"/>
    </w:pPr>
    <w:rPr>
      <w:szCs w:val="20"/>
    </w:rPr>
  </w:style>
  <w:style w:type="paragraph" w:customStyle="1" w:styleId="CentrEspAvt0">
    <w:name w:val="CentréEspAvt0"/>
    <w:basedOn w:val="Centr"/>
    <w:next w:val="CentrEspAvt0EspApr0"/>
    <w:rsid w:val="002747D6"/>
    <w:pPr>
      <w:spacing w:before="0"/>
    </w:pPr>
  </w:style>
  <w:style w:type="paragraph" w:customStyle="1" w:styleId="CentrEspApr0">
    <w:name w:val="CentréEspApr0"/>
    <w:basedOn w:val="Centr"/>
    <w:next w:val="Normal"/>
    <w:rsid w:val="002747D6"/>
    <w:pPr>
      <w:spacing w:after="0"/>
    </w:pPr>
  </w:style>
  <w:style w:type="paragraph" w:customStyle="1" w:styleId="CentrEspAvt0EspApr0">
    <w:name w:val="CentréEspAvt0EspApr0"/>
    <w:basedOn w:val="Centr"/>
    <w:rsid w:val="002747D6"/>
    <w:pPr>
      <w:spacing w:before="0"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4675326">
      <w:bodyDiv w:val="1"/>
      <w:marLeft w:val="0"/>
      <w:marRight w:val="0"/>
      <w:marTop w:val="0"/>
      <w:marBottom w:val="0"/>
      <w:divBdr>
        <w:top w:val="none" w:sz="0" w:space="0" w:color="auto"/>
        <w:left w:val="none" w:sz="0" w:space="0" w:color="auto"/>
        <w:bottom w:val="none" w:sz="0" w:space="0" w:color="auto"/>
        <w:right w:val="none" w:sz="0" w:space="0" w:color="auto"/>
      </w:divBdr>
      <w:divsChild>
        <w:div w:id="4747836">
          <w:marLeft w:val="0"/>
          <w:marRight w:val="0"/>
          <w:marTop w:val="0"/>
          <w:marBottom w:val="0"/>
          <w:divBdr>
            <w:top w:val="none" w:sz="0" w:space="0" w:color="auto"/>
            <w:left w:val="none" w:sz="0" w:space="0" w:color="auto"/>
            <w:bottom w:val="none" w:sz="0" w:space="0" w:color="auto"/>
            <w:right w:val="none" w:sz="0" w:space="0" w:color="auto"/>
          </w:divBdr>
        </w:div>
        <w:div w:id="24527375">
          <w:marLeft w:val="0"/>
          <w:marRight w:val="0"/>
          <w:marTop w:val="0"/>
          <w:marBottom w:val="0"/>
          <w:divBdr>
            <w:top w:val="none" w:sz="0" w:space="0" w:color="auto"/>
            <w:left w:val="none" w:sz="0" w:space="0" w:color="auto"/>
            <w:bottom w:val="none" w:sz="0" w:space="0" w:color="auto"/>
            <w:right w:val="none" w:sz="0" w:space="0" w:color="auto"/>
          </w:divBdr>
        </w:div>
        <w:div w:id="32271722">
          <w:marLeft w:val="0"/>
          <w:marRight w:val="0"/>
          <w:marTop w:val="0"/>
          <w:marBottom w:val="0"/>
          <w:divBdr>
            <w:top w:val="none" w:sz="0" w:space="0" w:color="auto"/>
            <w:left w:val="none" w:sz="0" w:space="0" w:color="auto"/>
            <w:bottom w:val="none" w:sz="0" w:space="0" w:color="auto"/>
            <w:right w:val="none" w:sz="0" w:space="0" w:color="auto"/>
          </w:divBdr>
        </w:div>
        <w:div w:id="55247721">
          <w:marLeft w:val="0"/>
          <w:marRight w:val="0"/>
          <w:marTop w:val="0"/>
          <w:marBottom w:val="0"/>
          <w:divBdr>
            <w:top w:val="none" w:sz="0" w:space="0" w:color="auto"/>
            <w:left w:val="none" w:sz="0" w:space="0" w:color="auto"/>
            <w:bottom w:val="none" w:sz="0" w:space="0" w:color="auto"/>
            <w:right w:val="none" w:sz="0" w:space="0" w:color="auto"/>
          </w:divBdr>
        </w:div>
        <w:div w:id="94254162">
          <w:marLeft w:val="0"/>
          <w:marRight w:val="0"/>
          <w:marTop w:val="0"/>
          <w:marBottom w:val="0"/>
          <w:divBdr>
            <w:top w:val="none" w:sz="0" w:space="0" w:color="auto"/>
            <w:left w:val="none" w:sz="0" w:space="0" w:color="auto"/>
            <w:bottom w:val="none" w:sz="0" w:space="0" w:color="auto"/>
            <w:right w:val="none" w:sz="0" w:space="0" w:color="auto"/>
          </w:divBdr>
        </w:div>
        <w:div w:id="97530274">
          <w:marLeft w:val="0"/>
          <w:marRight w:val="0"/>
          <w:marTop w:val="0"/>
          <w:marBottom w:val="0"/>
          <w:divBdr>
            <w:top w:val="none" w:sz="0" w:space="0" w:color="auto"/>
            <w:left w:val="none" w:sz="0" w:space="0" w:color="auto"/>
            <w:bottom w:val="none" w:sz="0" w:space="0" w:color="auto"/>
            <w:right w:val="none" w:sz="0" w:space="0" w:color="auto"/>
          </w:divBdr>
        </w:div>
        <w:div w:id="124662350">
          <w:marLeft w:val="0"/>
          <w:marRight w:val="0"/>
          <w:marTop w:val="0"/>
          <w:marBottom w:val="0"/>
          <w:divBdr>
            <w:top w:val="none" w:sz="0" w:space="0" w:color="auto"/>
            <w:left w:val="single" w:sz="24" w:space="0" w:color="auto"/>
            <w:bottom w:val="none" w:sz="0" w:space="0" w:color="auto"/>
            <w:right w:val="none" w:sz="0" w:space="0" w:color="auto"/>
          </w:divBdr>
        </w:div>
        <w:div w:id="129788741">
          <w:marLeft w:val="0"/>
          <w:marRight w:val="0"/>
          <w:marTop w:val="0"/>
          <w:marBottom w:val="0"/>
          <w:divBdr>
            <w:top w:val="none" w:sz="0" w:space="0" w:color="auto"/>
            <w:left w:val="none" w:sz="0" w:space="0" w:color="auto"/>
            <w:bottom w:val="none" w:sz="0" w:space="0" w:color="auto"/>
            <w:right w:val="none" w:sz="0" w:space="0" w:color="auto"/>
          </w:divBdr>
        </w:div>
        <w:div w:id="145829146">
          <w:marLeft w:val="0"/>
          <w:marRight w:val="0"/>
          <w:marTop w:val="0"/>
          <w:marBottom w:val="0"/>
          <w:divBdr>
            <w:top w:val="none" w:sz="0" w:space="0" w:color="auto"/>
            <w:left w:val="none" w:sz="0" w:space="0" w:color="auto"/>
            <w:bottom w:val="none" w:sz="0" w:space="0" w:color="auto"/>
            <w:right w:val="none" w:sz="0" w:space="0" w:color="auto"/>
          </w:divBdr>
        </w:div>
        <w:div w:id="148058131">
          <w:marLeft w:val="0"/>
          <w:marRight w:val="0"/>
          <w:marTop w:val="0"/>
          <w:marBottom w:val="0"/>
          <w:divBdr>
            <w:top w:val="none" w:sz="0" w:space="0" w:color="auto"/>
            <w:left w:val="none" w:sz="0" w:space="0" w:color="auto"/>
            <w:bottom w:val="none" w:sz="0" w:space="0" w:color="auto"/>
            <w:right w:val="none" w:sz="0" w:space="0" w:color="auto"/>
          </w:divBdr>
        </w:div>
        <w:div w:id="246890662">
          <w:marLeft w:val="0"/>
          <w:marRight w:val="0"/>
          <w:marTop w:val="0"/>
          <w:marBottom w:val="0"/>
          <w:divBdr>
            <w:top w:val="none" w:sz="0" w:space="0" w:color="auto"/>
            <w:left w:val="none" w:sz="0" w:space="0" w:color="auto"/>
            <w:bottom w:val="none" w:sz="0" w:space="0" w:color="auto"/>
            <w:right w:val="none" w:sz="0" w:space="0" w:color="auto"/>
          </w:divBdr>
        </w:div>
        <w:div w:id="258032135">
          <w:marLeft w:val="0"/>
          <w:marRight w:val="0"/>
          <w:marTop w:val="0"/>
          <w:marBottom w:val="0"/>
          <w:divBdr>
            <w:top w:val="none" w:sz="0" w:space="0" w:color="auto"/>
            <w:left w:val="none" w:sz="0" w:space="0" w:color="auto"/>
            <w:bottom w:val="none" w:sz="0" w:space="0" w:color="auto"/>
            <w:right w:val="none" w:sz="0" w:space="0" w:color="auto"/>
          </w:divBdr>
        </w:div>
        <w:div w:id="301234368">
          <w:marLeft w:val="0"/>
          <w:marRight w:val="0"/>
          <w:marTop w:val="0"/>
          <w:marBottom w:val="0"/>
          <w:divBdr>
            <w:top w:val="none" w:sz="0" w:space="0" w:color="auto"/>
            <w:left w:val="none" w:sz="0" w:space="0" w:color="auto"/>
            <w:bottom w:val="none" w:sz="0" w:space="0" w:color="auto"/>
            <w:right w:val="none" w:sz="0" w:space="0" w:color="auto"/>
          </w:divBdr>
        </w:div>
        <w:div w:id="302394419">
          <w:marLeft w:val="0"/>
          <w:marRight w:val="0"/>
          <w:marTop w:val="0"/>
          <w:marBottom w:val="0"/>
          <w:divBdr>
            <w:top w:val="none" w:sz="0" w:space="0" w:color="auto"/>
            <w:left w:val="none" w:sz="0" w:space="0" w:color="auto"/>
            <w:bottom w:val="none" w:sz="0" w:space="0" w:color="auto"/>
            <w:right w:val="none" w:sz="0" w:space="0" w:color="auto"/>
          </w:divBdr>
        </w:div>
        <w:div w:id="334109768">
          <w:marLeft w:val="0"/>
          <w:marRight w:val="0"/>
          <w:marTop w:val="0"/>
          <w:marBottom w:val="0"/>
          <w:divBdr>
            <w:top w:val="none" w:sz="0" w:space="0" w:color="auto"/>
            <w:left w:val="none" w:sz="0" w:space="0" w:color="auto"/>
            <w:bottom w:val="none" w:sz="0" w:space="0" w:color="auto"/>
            <w:right w:val="none" w:sz="0" w:space="0" w:color="auto"/>
          </w:divBdr>
        </w:div>
        <w:div w:id="391853729">
          <w:marLeft w:val="0"/>
          <w:marRight w:val="0"/>
          <w:marTop w:val="0"/>
          <w:marBottom w:val="0"/>
          <w:divBdr>
            <w:top w:val="none" w:sz="0" w:space="0" w:color="auto"/>
            <w:left w:val="none" w:sz="0" w:space="0" w:color="auto"/>
            <w:bottom w:val="none" w:sz="0" w:space="0" w:color="auto"/>
            <w:right w:val="none" w:sz="0" w:space="0" w:color="auto"/>
          </w:divBdr>
        </w:div>
        <w:div w:id="398409232">
          <w:marLeft w:val="0"/>
          <w:marRight w:val="0"/>
          <w:marTop w:val="0"/>
          <w:marBottom w:val="0"/>
          <w:divBdr>
            <w:top w:val="none" w:sz="0" w:space="0" w:color="auto"/>
            <w:left w:val="none" w:sz="0" w:space="0" w:color="auto"/>
            <w:bottom w:val="none" w:sz="0" w:space="0" w:color="auto"/>
            <w:right w:val="none" w:sz="0" w:space="0" w:color="auto"/>
          </w:divBdr>
        </w:div>
        <w:div w:id="413862073">
          <w:marLeft w:val="0"/>
          <w:marRight w:val="0"/>
          <w:marTop w:val="0"/>
          <w:marBottom w:val="0"/>
          <w:divBdr>
            <w:top w:val="none" w:sz="0" w:space="0" w:color="auto"/>
            <w:left w:val="none" w:sz="0" w:space="0" w:color="auto"/>
            <w:bottom w:val="none" w:sz="0" w:space="0" w:color="auto"/>
            <w:right w:val="none" w:sz="0" w:space="0" w:color="auto"/>
          </w:divBdr>
        </w:div>
        <w:div w:id="434443082">
          <w:marLeft w:val="0"/>
          <w:marRight w:val="0"/>
          <w:marTop w:val="0"/>
          <w:marBottom w:val="0"/>
          <w:divBdr>
            <w:top w:val="none" w:sz="0" w:space="0" w:color="auto"/>
            <w:left w:val="none" w:sz="0" w:space="0" w:color="auto"/>
            <w:bottom w:val="none" w:sz="0" w:space="0" w:color="auto"/>
            <w:right w:val="none" w:sz="0" w:space="0" w:color="auto"/>
          </w:divBdr>
        </w:div>
        <w:div w:id="480926431">
          <w:marLeft w:val="0"/>
          <w:marRight w:val="0"/>
          <w:marTop w:val="0"/>
          <w:marBottom w:val="0"/>
          <w:divBdr>
            <w:top w:val="none" w:sz="0" w:space="0" w:color="auto"/>
            <w:left w:val="none" w:sz="0" w:space="0" w:color="auto"/>
            <w:bottom w:val="none" w:sz="0" w:space="0" w:color="auto"/>
            <w:right w:val="none" w:sz="0" w:space="0" w:color="auto"/>
          </w:divBdr>
        </w:div>
        <w:div w:id="483670516">
          <w:marLeft w:val="0"/>
          <w:marRight w:val="0"/>
          <w:marTop w:val="0"/>
          <w:marBottom w:val="0"/>
          <w:divBdr>
            <w:top w:val="none" w:sz="0" w:space="0" w:color="auto"/>
            <w:left w:val="none" w:sz="0" w:space="0" w:color="auto"/>
            <w:bottom w:val="none" w:sz="0" w:space="0" w:color="auto"/>
            <w:right w:val="none" w:sz="0" w:space="0" w:color="auto"/>
          </w:divBdr>
        </w:div>
        <w:div w:id="490870484">
          <w:marLeft w:val="0"/>
          <w:marRight w:val="0"/>
          <w:marTop w:val="0"/>
          <w:marBottom w:val="0"/>
          <w:divBdr>
            <w:top w:val="none" w:sz="0" w:space="0" w:color="auto"/>
            <w:left w:val="none" w:sz="0" w:space="0" w:color="auto"/>
            <w:bottom w:val="none" w:sz="0" w:space="0" w:color="auto"/>
            <w:right w:val="none" w:sz="0" w:space="0" w:color="auto"/>
          </w:divBdr>
        </w:div>
        <w:div w:id="613024788">
          <w:marLeft w:val="0"/>
          <w:marRight w:val="0"/>
          <w:marTop w:val="0"/>
          <w:marBottom w:val="0"/>
          <w:divBdr>
            <w:top w:val="none" w:sz="0" w:space="0" w:color="auto"/>
            <w:left w:val="none" w:sz="0" w:space="0" w:color="auto"/>
            <w:bottom w:val="none" w:sz="0" w:space="0" w:color="auto"/>
            <w:right w:val="none" w:sz="0" w:space="0" w:color="auto"/>
          </w:divBdr>
        </w:div>
        <w:div w:id="649137560">
          <w:marLeft w:val="0"/>
          <w:marRight w:val="0"/>
          <w:marTop w:val="0"/>
          <w:marBottom w:val="0"/>
          <w:divBdr>
            <w:top w:val="none" w:sz="0" w:space="0" w:color="auto"/>
            <w:left w:val="none" w:sz="0" w:space="0" w:color="auto"/>
            <w:bottom w:val="none" w:sz="0" w:space="0" w:color="auto"/>
            <w:right w:val="none" w:sz="0" w:space="0" w:color="auto"/>
          </w:divBdr>
        </w:div>
        <w:div w:id="654183430">
          <w:marLeft w:val="0"/>
          <w:marRight w:val="0"/>
          <w:marTop w:val="0"/>
          <w:marBottom w:val="0"/>
          <w:divBdr>
            <w:top w:val="none" w:sz="0" w:space="0" w:color="auto"/>
            <w:left w:val="none" w:sz="0" w:space="0" w:color="auto"/>
            <w:bottom w:val="single" w:sz="24" w:space="0" w:color="auto"/>
            <w:right w:val="none" w:sz="0" w:space="0" w:color="auto"/>
          </w:divBdr>
        </w:div>
        <w:div w:id="714890744">
          <w:marLeft w:val="0"/>
          <w:marRight w:val="0"/>
          <w:marTop w:val="0"/>
          <w:marBottom w:val="0"/>
          <w:divBdr>
            <w:top w:val="none" w:sz="0" w:space="0" w:color="auto"/>
            <w:left w:val="none" w:sz="0" w:space="0" w:color="auto"/>
            <w:bottom w:val="none" w:sz="0" w:space="0" w:color="auto"/>
            <w:right w:val="none" w:sz="0" w:space="0" w:color="auto"/>
          </w:divBdr>
        </w:div>
        <w:div w:id="716204762">
          <w:marLeft w:val="0"/>
          <w:marRight w:val="0"/>
          <w:marTop w:val="0"/>
          <w:marBottom w:val="0"/>
          <w:divBdr>
            <w:top w:val="none" w:sz="0" w:space="0" w:color="auto"/>
            <w:left w:val="none" w:sz="0" w:space="0" w:color="auto"/>
            <w:bottom w:val="none" w:sz="0" w:space="0" w:color="auto"/>
            <w:right w:val="none" w:sz="0" w:space="0" w:color="auto"/>
          </w:divBdr>
        </w:div>
        <w:div w:id="734855250">
          <w:marLeft w:val="0"/>
          <w:marRight w:val="0"/>
          <w:marTop w:val="0"/>
          <w:marBottom w:val="0"/>
          <w:divBdr>
            <w:top w:val="none" w:sz="0" w:space="0" w:color="auto"/>
            <w:left w:val="none" w:sz="0" w:space="0" w:color="auto"/>
            <w:bottom w:val="none" w:sz="0" w:space="0" w:color="auto"/>
            <w:right w:val="none" w:sz="0" w:space="0" w:color="auto"/>
          </w:divBdr>
        </w:div>
        <w:div w:id="783501022">
          <w:marLeft w:val="0"/>
          <w:marRight w:val="0"/>
          <w:marTop w:val="0"/>
          <w:marBottom w:val="0"/>
          <w:divBdr>
            <w:top w:val="none" w:sz="0" w:space="0" w:color="auto"/>
            <w:left w:val="none" w:sz="0" w:space="0" w:color="auto"/>
            <w:bottom w:val="none" w:sz="0" w:space="0" w:color="auto"/>
            <w:right w:val="none" w:sz="0" w:space="0" w:color="auto"/>
          </w:divBdr>
        </w:div>
        <w:div w:id="802503964">
          <w:marLeft w:val="0"/>
          <w:marRight w:val="0"/>
          <w:marTop w:val="0"/>
          <w:marBottom w:val="0"/>
          <w:divBdr>
            <w:top w:val="none" w:sz="0" w:space="0" w:color="auto"/>
            <w:left w:val="none" w:sz="0" w:space="0" w:color="auto"/>
            <w:bottom w:val="none" w:sz="0" w:space="0" w:color="auto"/>
            <w:right w:val="none" w:sz="0" w:space="0" w:color="auto"/>
          </w:divBdr>
        </w:div>
        <w:div w:id="823549692">
          <w:marLeft w:val="0"/>
          <w:marRight w:val="0"/>
          <w:marTop w:val="0"/>
          <w:marBottom w:val="0"/>
          <w:divBdr>
            <w:top w:val="none" w:sz="0" w:space="0" w:color="auto"/>
            <w:left w:val="none" w:sz="0" w:space="0" w:color="auto"/>
            <w:bottom w:val="none" w:sz="0" w:space="0" w:color="auto"/>
            <w:right w:val="none" w:sz="0" w:space="0" w:color="auto"/>
          </w:divBdr>
        </w:div>
        <w:div w:id="828643656">
          <w:marLeft w:val="0"/>
          <w:marRight w:val="0"/>
          <w:marTop w:val="0"/>
          <w:marBottom w:val="0"/>
          <w:divBdr>
            <w:top w:val="none" w:sz="0" w:space="0" w:color="auto"/>
            <w:left w:val="single" w:sz="24" w:space="0" w:color="auto"/>
            <w:bottom w:val="none" w:sz="0" w:space="0" w:color="auto"/>
            <w:right w:val="none" w:sz="0" w:space="0" w:color="auto"/>
          </w:divBdr>
        </w:div>
        <w:div w:id="831066336">
          <w:marLeft w:val="0"/>
          <w:marRight w:val="0"/>
          <w:marTop w:val="0"/>
          <w:marBottom w:val="0"/>
          <w:divBdr>
            <w:top w:val="none" w:sz="0" w:space="0" w:color="auto"/>
            <w:left w:val="none" w:sz="0" w:space="0" w:color="auto"/>
            <w:bottom w:val="none" w:sz="0" w:space="0" w:color="auto"/>
            <w:right w:val="none" w:sz="0" w:space="0" w:color="auto"/>
          </w:divBdr>
        </w:div>
        <w:div w:id="839348636">
          <w:marLeft w:val="0"/>
          <w:marRight w:val="0"/>
          <w:marTop w:val="0"/>
          <w:marBottom w:val="0"/>
          <w:divBdr>
            <w:top w:val="none" w:sz="0" w:space="0" w:color="auto"/>
            <w:left w:val="none" w:sz="0" w:space="0" w:color="auto"/>
            <w:bottom w:val="none" w:sz="0" w:space="0" w:color="auto"/>
            <w:right w:val="none" w:sz="0" w:space="0" w:color="auto"/>
          </w:divBdr>
        </w:div>
        <w:div w:id="847139607">
          <w:marLeft w:val="0"/>
          <w:marRight w:val="0"/>
          <w:marTop w:val="0"/>
          <w:marBottom w:val="0"/>
          <w:divBdr>
            <w:top w:val="none" w:sz="0" w:space="0" w:color="auto"/>
            <w:left w:val="none" w:sz="0" w:space="0" w:color="auto"/>
            <w:bottom w:val="none" w:sz="0" w:space="0" w:color="auto"/>
            <w:right w:val="none" w:sz="0" w:space="0" w:color="auto"/>
          </w:divBdr>
        </w:div>
        <w:div w:id="885917023">
          <w:marLeft w:val="0"/>
          <w:marRight w:val="0"/>
          <w:marTop w:val="0"/>
          <w:marBottom w:val="0"/>
          <w:divBdr>
            <w:top w:val="none" w:sz="0" w:space="0" w:color="auto"/>
            <w:left w:val="single" w:sz="24" w:space="0" w:color="auto"/>
            <w:bottom w:val="none" w:sz="0" w:space="0" w:color="auto"/>
            <w:right w:val="none" w:sz="0" w:space="0" w:color="auto"/>
          </w:divBdr>
        </w:div>
        <w:div w:id="928660013">
          <w:marLeft w:val="0"/>
          <w:marRight w:val="0"/>
          <w:marTop w:val="0"/>
          <w:marBottom w:val="0"/>
          <w:divBdr>
            <w:top w:val="none" w:sz="0" w:space="0" w:color="auto"/>
            <w:left w:val="none" w:sz="0" w:space="0" w:color="auto"/>
            <w:bottom w:val="none" w:sz="0" w:space="0" w:color="auto"/>
            <w:right w:val="none" w:sz="0" w:space="0" w:color="auto"/>
          </w:divBdr>
        </w:div>
        <w:div w:id="934019849">
          <w:marLeft w:val="0"/>
          <w:marRight w:val="0"/>
          <w:marTop w:val="0"/>
          <w:marBottom w:val="0"/>
          <w:divBdr>
            <w:top w:val="none" w:sz="0" w:space="0" w:color="auto"/>
            <w:left w:val="none" w:sz="0" w:space="0" w:color="auto"/>
            <w:bottom w:val="none" w:sz="0" w:space="0" w:color="auto"/>
            <w:right w:val="none" w:sz="0" w:space="0" w:color="auto"/>
          </w:divBdr>
        </w:div>
        <w:div w:id="935095051">
          <w:marLeft w:val="0"/>
          <w:marRight w:val="0"/>
          <w:marTop w:val="0"/>
          <w:marBottom w:val="0"/>
          <w:divBdr>
            <w:top w:val="none" w:sz="0" w:space="0" w:color="auto"/>
            <w:left w:val="none" w:sz="0" w:space="0" w:color="auto"/>
            <w:bottom w:val="none" w:sz="0" w:space="0" w:color="auto"/>
            <w:right w:val="none" w:sz="0" w:space="0" w:color="auto"/>
          </w:divBdr>
        </w:div>
        <w:div w:id="1006058627">
          <w:marLeft w:val="0"/>
          <w:marRight w:val="0"/>
          <w:marTop w:val="0"/>
          <w:marBottom w:val="0"/>
          <w:divBdr>
            <w:top w:val="none" w:sz="0" w:space="0" w:color="auto"/>
            <w:left w:val="none" w:sz="0" w:space="0" w:color="auto"/>
            <w:bottom w:val="none" w:sz="0" w:space="0" w:color="auto"/>
            <w:right w:val="none" w:sz="0" w:space="0" w:color="auto"/>
          </w:divBdr>
        </w:div>
        <w:div w:id="1025910572">
          <w:marLeft w:val="0"/>
          <w:marRight w:val="0"/>
          <w:marTop w:val="0"/>
          <w:marBottom w:val="0"/>
          <w:divBdr>
            <w:top w:val="none" w:sz="0" w:space="0" w:color="auto"/>
            <w:left w:val="none" w:sz="0" w:space="0" w:color="auto"/>
            <w:bottom w:val="none" w:sz="0" w:space="0" w:color="auto"/>
            <w:right w:val="none" w:sz="0" w:space="0" w:color="auto"/>
          </w:divBdr>
        </w:div>
        <w:div w:id="1038702029">
          <w:marLeft w:val="0"/>
          <w:marRight w:val="0"/>
          <w:marTop w:val="0"/>
          <w:marBottom w:val="0"/>
          <w:divBdr>
            <w:top w:val="none" w:sz="0" w:space="0" w:color="auto"/>
            <w:left w:val="none" w:sz="0" w:space="0" w:color="auto"/>
            <w:bottom w:val="none" w:sz="0" w:space="0" w:color="auto"/>
            <w:right w:val="none" w:sz="0" w:space="0" w:color="auto"/>
          </w:divBdr>
        </w:div>
        <w:div w:id="1081951765">
          <w:marLeft w:val="0"/>
          <w:marRight w:val="0"/>
          <w:marTop w:val="0"/>
          <w:marBottom w:val="0"/>
          <w:divBdr>
            <w:top w:val="none" w:sz="0" w:space="0" w:color="auto"/>
            <w:left w:val="none" w:sz="0" w:space="0" w:color="auto"/>
            <w:bottom w:val="single" w:sz="24" w:space="0" w:color="auto"/>
            <w:right w:val="none" w:sz="0" w:space="0" w:color="auto"/>
          </w:divBdr>
        </w:div>
        <w:div w:id="1092969629">
          <w:marLeft w:val="0"/>
          <w:marRight w:val="0"/>
          <w:marTop w:val="0"/>
          <w:marBottom w:val="0"/>
          <w:divBdr>
            <w:top w:val="none" w:sz="0" w:space="0" w:color="auto"/>
            <w:left w:val="none" w:sz="0" w:space="0" w:color="auto"/>
            <w:bottom w:val="none" w:sz="0" w:space="0" w:color="auto"/>
            <w:right w:val="none" w:sz="0" w:space="0" w:color="auto"/>
          </w:divBdr>
        </w:div>
        <w:div w:id="1106970685">
          <w:marLeft w:val="0"/>
          <w:marRight w:val="0"/>
          <w:marTop w:val="0"/>
          <w:marBottom w:val="0"/>
          <w:divBdr>
            <w:top w:val="none" w:sz="0" w:space="0" w:color="auto"/>
            <w:left w:val="none" w:sz="0" w:space="0" w:color="auto"/>
            <w:bottom w:val="none" w:sz="0" w:space="0" w:color="auto"/>
            <w:right w:val="none" w:sz="0" w:space="0" w:color="auto"/>
          </w:divBdr>
        </w:div>
        <w:div w:id="1144811848">
          <w:marLeft w:val="0"/>
          <w:marRight w:val="0"/>
          <w:marTop w:val="0"/>
          <w:marBottom w:val="0"/>
          <w:divBdr>
            <w:top w:val="none" w:sz="0" w:space="0" w:color="auto"/>
            <w:left w:val="none" w:sz="0" w:space="0" w:color="auto"/>
            <w:bottom w:val="none" w:sz="0" w:space="0" w:color="auto"/>
            <w:right w:val="none" w:sz="0" w:space="0" w:color="auto"/>
          </w:divBdr>
        </w:div>
        <w:div w:id="1148783002">
          <w:marLeft w:val="0"/>
          <w:marRight w:val="0"/>
          <w:marTop w:val="0"/>
          <w:marBottom w:val="0"/>
          <w:divBdr>
            <w:top w:val="none" w:sz="0" w:space="0" w:color="auto"/>
            <w:left w:val="none" w:sz="0" w:space="0" w:color="auto"/>
            <w:bottom w:val="none" w:sz="0" w:space="0" w:color="auto"/>
            <w:right w:val="none" w:sz="0" w:space="0" w:color="auto"/>
          </w:divBdr>
        </w:div>
        <w:div w:id="1176965871">
          <w:marLeft w:val="0"/>
          <w:marRight w:val="0"/>
          <w:marTop w:val="0"/>
          <w:marBottom w:val="0"/>
          <w:divBdr>
            <w:top w:val="none" w:sz="0" w:space="0" w:color="auto"/>
            <w:left w:val="none" w:sz="0" w:space="0" w:color="auto"/>
            <w:bottom w:val="none" w:sz="0" w:space="0" w:color="auto"/>
            <w:right w:val="none" w:sz="0" w:space="0" w:color="auto"/>
          </w:divBdr>
        </w:div>
        <w:div w:id="1208251725">
          <w:marLeft w:val="0"/>
          <w:marRight w:val="0"/>
          <w:marTop w:val="0"/>
          <w:marBottom w:val="0"/>
          <w:divBdr>
            <w:top w:val="none" w:sz="0" w:space="0" w:color="auto"/>
            <w:left w:val="none" w:sz="0" w:space="0" w:color="auto"/>
            <w:bottom w:val="single" w:sz="24" w:space="0" w:color="auto"/>
            <w:right w:val="none" w:sz="0" w:space="0" w:color="auto"/>
          </w:divBdr>
        </w:div>
        <w:div w:id="1226179618">
          <w:marLeft w:val="0"/>
          <w:marRight w:val="0"/>
          <w:marTop w:val="0"/>
          <w:marBottom w:val="0"/>
          <w:divBdr>
            <w:top w:val="none" w:sz="0" w:space="0" w:color="auto"/>
            <w:left w:val="none" w:sz="0" w:space="0" w:color="auto"/>
            <w:bottom w:val="none" w:sz="0" w:space="0" w:color="auto"/>
            <w:right w:val="none" w:sz="0" w:space="0" w:color="auto"/>
          </w:divBdr>
        </w:div>
        <w:div w:id="1367560564">
          <w:marLeft w:val="0"/>
          <w:marRight w:val="0"/>
          <w:marTop w:val="0"/>
          <w:marBottom w:val="0"/>
          <w:divBdr>
            <w:top w:val="none" w:sz="0" w:space="0" w:color="auto"/>
            <w:left w:val="none" w:sz="0" w:space="0" w:color="auto"/>
            <w:bottom w:val="none" w:sz="0" w:space="0" w:color="auto"/>
            <w:right w:val="none" w:sz="0" w:space="0" w:color="auto"/>
          </w:divBdr>
        </w:div>
        <w:div w:id="1380394555">
          <w:marLeft w:val="0"/>
          <w:marRight w:val="0"/>
          <w:marTop w:val="0"/>
          <w:marBottom w:val="0"/>
          <w:divBdr>
            <w:top w:val="none" w:sz="0" w:space="0" w:color="auto"/>
            <w:left w:val="none" w:sz="0" w:space="0" w:color="auto"/>
            <w:bottom w:val="none" w:sz="0" w:space="0" w:color="auto"/>
            <w:right w:val="none" w:sz="0" w:space="0" w:color="auto"/>
          </w:divBdr>
        </w:div>
        <w:div w:id="1386952458">
          <w:marLeft w:val="0"/>
          <w:marRight w:val="0"/>
          <w:marTop w:val="0"/>
          <w:marBottom w:val="0"/>
          <w:divBdr>
            <w:top w:val="none" w:sz="0" w:space="0" w:color="auto"/>
            <w:left w:val="none" w:sz="0" w:space="0" w:color="auto"/>
            <w:bottom w:val="none" w:sz="0" w:space="0" w:color="auto"/>
            <w:right w:val="none" w:sz="0" w:space="0" w:color="auto"/>
          </w:divBdr>
        </w:div>
        <w:div w:id="1402747934">
          <w:marLeft w:val="0"/>
          <w:marRight w:val="0"/>
          <w:marTop w:val="0"/>
          <w:marBottom w:val="0"/>
          <w:divBdr>
            <w:top w:val="none" w:sz="0" w:space="0" w:color="auto"/>
            <w:left w:val="none" w:sz="0" w:space="0" w:color="auto"/>
            <w:bottom w:val="none" w:sz="0" w:space="0" w:color="auto"/>
            <w:right w:val="none" w:sz="0" w:space="0" w:color="auto"/>
          </w:divBdr>
        </w:div>
        <w:div w:id="1413507925">
          <w:marLeft w:val="0"/>
          <w:marRight w:val="0"/>
          <w:marTop w:val="0"/>
          <w:marBottom w:val="0"/>
          <w:divBdr>
            <w:top w:val="none" w:sz="0" w:space="0" w:color="auto"/>
            <w:left w:val="none" w:sz="0" w:space="0" w:color="auto"/>
            <w:bottom w:val="none" w:sz="0" w:space="0" w:color="auto"/>
            <w:right w:val="none" w:sz="0" w:space="0" w:color="auto"/>
          </w:divBdr>
        </w:div>
        <w:div w:id="1426262987">
          <w:marLeft w:val="0"/>
          <w:marRight w:val="0"/>
          <w:marTop w:val="0"/>
          <w:marBottom w:val="0"/>
          <w:divBdr>
            <w:top w:val="none" w:sz="0" w:space="0" w:color="auto"/>
            <w:left w:val="none" w:sz="0" w:space="0" w:color="auto"/>
            <w:bottom w:val="none" w:sz="0" w:space="0" w:color="auto"/>
            <w:right w:val="none" w:sz="0" w:space="0" w:color="auto"/>
          </w:divBdr>
        </w:div>
        <w:div w:id="1476794228">
          <w:marLeft w:val="0"/>
          <w:marRight w:val="0"/>
          <w:marTop w:val="0"/>
          <w:marBottom w:val="0"/>
          <w:divBdr>
            <w:top w:val="single" w:sz="24" w:space="0" w:color="auto"/>
            <w:left w:val="none" w:sz="0" w:space="0" w:color="auto"/>
            <w:bottom w:val="none" w:sz="0" w:space="0" w:color="auto"/>
            <w:right w:val="none" w:sz="0" w:space="0" w:color="auto"/>
          </w:divBdr>
        </w:div>
        <w:div w:id="1499543738">
          <w:marLeft w:val="0"/>
          <w:marRight w:val="0"/>
          <w:marTop w:val="0"/>
          <w:marBottom w:val="0"/>
          <w:divBdr>
            <w:top w:val="none" w:sz="0" w:space="0" w:color="auto"/>
            <w:left w:val="none" w:sz="0" w:space="0" w:color="auto"/>
            <w:bottom w:val="single" w:sz="24" w:space="0" w:color="auto"/>
            <w:right w:val="none" w:sz="0" w:space="0" w:color="auto"/>
          </w:divBdr>
        </w:div>
        <w:div w:id="1507016392">
          <w:marLeft w:val="0"/>
          <w:marRight w:val="0"/>
          <w:marTop w:val="0"/>
          <w:marBottom w:val="0"/>
          <w:divBdr>
            <w:top w:val="none" w:sz="0" w:space="0" w:color="auto"/>
            <w:left w:val="none" w:sz="0" w:space="0" w:color="auto"/>
            <w:bottom w:val="none" w:sz="0" w:space="0" w:color="auto"/>
            <w:right w:val="none" w:sz="0" w:space="0" w:color="auto"/>
          </w:divBdr>
        </w:div>
        <w:div w:id="1584028474">
          <w:marLeft w:val="0"/>
          <w:marRight w:val="0"/>
          <w:marTop w:val="0"/>
          <w:marBottom w:val="0"/>
          <w:divBdr>
            <w:top w:val="none" w:sz="0" w:space="0" w:color="auto"/>
            <w:left w:val="none" w:sz="0" w:space="0" w:color="auto"/>
            <w:bottom w:val="none" w:sz="0" w:space="0" w:color="auto"/>
            <w:right w:val="none" w:sz="0" w:space="0" w:color="auto"/>
          </w:divBdr>
        </w:div>
        <w:div w:id="1591356153">
          <w:marLeft w:val="0"/>
          <w:marRight w:val="0"/>
          <w:marTop w:val="0"/>
          <w:marBottom w:val="0"/>
          <w:divBdr>
            <w:top w:val="none" w:sz="0" w:space="0" w:color="auto"/>
            <w:left w:val="none" w:sz="0" w:space="0" w:color="auto"/>
            <w:bottom w:val="none" w:sz="0" w:space="0" w:color="auto"/>
            <w:right w:val="none" w:sz="0" w:space="0" w:color="auto"/>
          </w:divBdr>
        </w:div>
        <w:div w:id="1742829396">
          <w:marLeft w:val="0"/>
          <w:marRight w:val="0"/>
          <w:marTop w:val="0"/>
          <w:marBottom w:val="0"/>
          <w:divBdr>
            <w:top w:val="none" w:sz="0" w:space="0" w:color="auto"/>
            <w:left w:val="none" w:sz="0" w:space="0" w:color="auto"/>
            <w:bottom w:val="single" w:sz="24" w:space="0" w:color="auto"/>
            <w:right w:val="none" w:sz="0" w:space="0" w:color="auto"/>
          </w:divBdr>
        </w:div>
        <w:div w:id="1794404652">
          <w:marLeft w:val="0"/>
          <w:marRight w:val="0"/>
          <w:marTop w:val="0"/>
          <w:marBottom w:val="0"/>
          <w:divBdr>
            <w:top w:val="none" w:sz="0" w:space="0" w:color="auto"/>
            <w:left w:val="none" w:sz="0" w:space="0" w:color="auto"/>
            <w:bottom w:val="none" w:sz="0" w:space="0" w:color="auto"/>
            <w:right w:val="none" w:sz="0" w:space="0" w:color="auto"/>
          </w:divBdr>
        </w:div>
        <w:div w:id="1806006809">
          <w:marLeft w:val="0"/>
          <w:marRight w:val="0"/>
          <w:marTop w:val="0"/>
          <w:marBottom w:val="0"/>
          <w:divBdr>
            <w:top w:val="none" w:sz="0" w:space="0" w:color="auto"/>
            <w:left w:val="none" w:sz="0" w:space="0" w:color="auto"/>
            <w:bottom w:val="none" w:sz="0" w:space="0" w:color="auto"/>
            <w:right w:val="none" w:sz="0" w:space="0" w:color="auto"/>
          </w:divBdr>
        </w:div>
        <w:div w:id="1816096006">
          <w:marLeft w:val="0"/>
          <w:marRight w:val="0"/>
          <w:marTop w:val="0"/>
          <w:marBottom w:val="0"/>
          <w:divBdr>
            <w:top w:val="none" w:sz="0" w:space="0" w:color="auto"/>
            <w:left w:val="none" w:sz="0" w:space="0" w:color="auto"/>
            <w:bottom w:val="none" w:sz="0" w:space="0" w:color="auto"/>
            <w:right w:val="none" w:sz="0" w:space="0" w:color="auto"/>
          </w:divBdr>
        </w:div>
        <w:div w:id="1839078985">
          <w:marLeft w:val="0"/>
          <w:marRight w:val="0"/>
          <w:marTop w:val="0"/>
          <w:marBottom w:val="0"/>
          <w:divBdr>
            <w:top w:val="none" w:sz="0" w:space="0" w:color="auto"/>
            <w:left w:val="none" w:sz="0" w:space="0" w:color="auto"/>
            <w:bottom w:val="single" w:sz="24" w:space="0" w:color="auto"/>
            <w:right w:val="none" w:sz="0" w:space="0" w:color="auto"/>
          </w:divBdr>
        </w:div>
        <w:div w:id="1882814678">
          <w:marLeft w:val="0"/>
          <w:marRight w:val="0"/>
          <w:marTop w:val="0"/>
          <w:marBottom w:val="0"/>
          <w:divBdr>
            <w:top w:val="none" w:sz="0" w:space="0" w:color="auto"/>
            <w:left w:val="none" w:sz="0" w:space="0" w:color="auto"/>
            <w:bottom w:val="none" w:sz="0" w:space="0" w:color="auto"/>
            <w:right w:val="none" w:sz="0" w:space="0" w:color="auto"/>
          </w:divBdr>
        </w:div>
        <w:div w:id="1894265672">
          <w:marLeft w:val="0"/>
          <w:marRight w:val="0"/>
          <w:marTop w:val="0"/>
          <w:marBottom w:val="0"/>
          <w:divBdr>
            <w:top w:val="none" w:sz="0" w:space="0" w:color="auto"/>
            <w:left w:val="none" w:sz="0" w:space="0" w:color="auto"/>
            <w:bottom w:val="none" w:sz="0" w:space="0" w:color="auto"/>
            <w:right w:val="none" w:sz="0" w:space="0" w:color="auto"/>
          </w:divBdr>
        </w:div>
        <w:div w:id="1938632273">
          <w:marLeft w:val="0"/>
          <w:marRight w:val="0"/>
          <w:marTop w:val="0"/>
          <w:marBottom w:val="0"/>
          <w:divBdr>
            <w:top w:val="none" w:sz="0" w:space="0" w:color="auto"/>
            <w:left w:val="none" w:sz="0" w:space="0" w:color="auto"/>
            <w:bottom w:val="none" w:sz="0" w:space="0" w:color="auto"/>
            <w:right w:val="none" w:sz="0" w:space="0" w:color="auto"/>
          </w:divBdr>
        </w:div>
        <w:div w:id="1946375846">
          <w:marLeft w:val="0"/>
          <w:marRight w:val="0"/>
          <w:marTop w:val="0"/>
          <w:marBottom w:val="0"/>
          <w:divBdr>
            <w:top w:val="none" w:sz="0" w:space="0" w:color="auto"/>
            <w:left w:val="none" w:sz="0" w:space="0" w:color="auto"/>
            <w:bottom w:val="none" w:sz="0" w:space="0" w:color="auto"/>
            <w:right w:val="none" w:sz="0" w:space="0" w:color="auto"/>
          </w:divBdr>
        </w:div>
        <w:div w:id="1956056668">
          <w:marLeft w:val="0"/>
          <w:marRight w:val="0"/>
          <w:marTop w:val="0"/>
          <w:marBottom w:val="0"/>
          <w:divBdr>
            <w:top w:val="none" w:sz="0" w:space="0" w:color="auto"/>
            <w:left w:val="none" w:sz="0" w:space="0" w:color="auto"/>
            <w:bottom w:val="none" w:sz="0" w:space="0" w:color="auto"/>
            <w:right w:val="none" w:sz="0" w:space="0" w:color="auto"/>
          </w:divBdr>
        </w:div>
        <w:div w:id="1980453759">
          <w:marLeft w:val="0"/>
          <w:marRight w:val="0"/>
          <w:marTop w:val="0"/>
          <w:marBottom w:val="0"/>
          <w:divBdr>
            <w:top w:val="none" w:sz="0" w:space="0" w:color="auto"/>
            <w:left w:val="none" w:sz="0" w:space="0" w:color="auto"/>
            <w:bottom w:val="none" w:sz="0" w:space="0" w:color="auto"/>
            <w:right w:val="none" w:sz="0" w:space="0" w:color="auto"/>
          </w:divBdr>
        </w:div>
        <w:div w:id="1999989599">
          <w:marLeft w:val="0"/>
          <w:marRight w:val="0"/>
          <w:marTop w:val="0"/>
          <w:marBottom w:val="0"/>
          <w:divBdr>
            <w:top w:val="none" w:sz="0" w:space="0" w:color="auto"/>
            <w:left w:val="none" w:sz="0" w:space="0" w:color="auto"/>
            <w:bottom w:val="none" w:sz="0" w:space="0" w:color="auto"/>
            <w:right w:val="none" w:sz="0" w:space="0" w:color="auto"/>
          </w:divBdr>
        </w:div>
        <w:div w:id="2006276630">
          <w:marLeft w:val="0"/>
          <w:marRight w:val="0"/>
          <w:marTop w:val="0"/>
          <w:marBottom w:val="0"/>
          <w:divBdr>
            <w:top w:val="none" w:sz="0" w:space="0" w:color="auto"/>
            <w:left w:val="none" w:sz="0" w:space="0" w:color="auto"/>
            <w:bottom w:val="none" w:sz="0" w:space="0" w:color="auto"/>
            <w:right w:val="none" w:sz="0" w:space="0" w:color="auto"/>
          </w:divBdr>
        </w:div>
        <w:div w:id="20556194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yperlink" Target="https://ebooks-bnr.com/"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hyperlink" Target="https://www.ebooksgratuits.com/"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yperlink" Target="https://groups.google.com/g/ebooksgratuits"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1.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ntTable" Target="fontTable.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AE3AB3-39B4-4EE4-B763-132AAA76CA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7</TotalTime>
  <Pages>1</Pages>
  <Words>9212</Words>
  <Characters>50671</Characters>
  <Application>Microsoft Office Word</Application>
  <DocSecurity>0</DocSecurity>
  <Lines>422</Lines>
  <Paragraphs>119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Titre du livre</vt:lpstr>
      <vt:lpstr>Titre du livre</vt:lpstr>
    </vt:vector>
  </TitlesOfParts>
  <Company>Ebooks libres et gratuits</Company>
  <LinksUpToDate>false</LinksUpToDate>
  <CharactersWithSpaces>59764</CharactersWithSpaces>
  <SharedDoc>false</SharedDoc>
  <HLinks>
    <vt:vector size="72" baseType="variant">
      <vt:variant>
        <vt:i4>7405603</vt:i4>
      </vt:variant>
      <vt:variant>
        <vt:i4>63</vt:i4>
      </vt:variant>
      <vt:variant>
        <vt:i4>0</vt:i4>
      </vt:variant>
      <vt:variant>
        <vt:i4>5</vt:i4>
      </vt:variant>
      <vt:variant>
        <vt:lpwstr>https://ebooks-bnr.com/</vt:lpwstr>
      </vt:variant>
      <vt:variant>
        <vt:lpwstr/>
      </vt:variant>
      <vt:variant>
        <vt:i4>2359399</vt:i4>
      </vt:variant>
      <vt:variant>
        <vt:i4>60</vt:i4>
      </vt:variant>
      <vt:variant>
        <vt:i4>0</vt:i4>
      </vt:variant>
      <vt:variant>
        <vt:i4>5</vt:i4>
      </vt:variant>
      <vt:variant>
        <vt:lpwstr>https://www.ebooksgratuits.com/</vt:lpwstr>
      </vt:variant>
      <vt:variant>
        <vt:lpwstr/>
      </vt:variant>
      <vt:variant>
        <vt:i4>2228340</vt:i4>
      </vt:variant>
      <vt:variant>
        <vt:i4>57</vt:i4>
      </vt:variant>
      <vt:variant>
        <vt:i4>0</vt:i4>
      </vt:variant>
      <vt:variant>
        <vt:i4>5</vt:i4>
      </vt:variant>
      <vt:variant>
        <vt:lpwstr>https://groups.google.com/g/ebooksgratuits</vt:lpwstr>
      </vt:variant>
      <vt:variant>
        <vt:lpwstr/>
      </vt:variant>
      <vt:variant>
        <vt:i4>1638459</vt:i4>
      </vt:variant>
      <vt:variant>
        <vt:i4>50</vt:i4>
      </vt:variant>
      <vt:variant>
        <vt:i4>0</vt:i4>
      </vt:variant>
      <vt:variant>
        <vt:i4>5</vt:i4>
      </vt:variant>
      <vt:variant>
        <vt:lpwstr/>
      </vt:variant>
      <vt:variant>
        <vt:lpwstr>_Toc98832683</vt:lpwstr>
      </vt:variant>
      <vt:variant>
        <vt:i4>1572923</vt:i4>
      </vt:variant>
      <vt:variant>
        <vt:i4>44</vt:i4>
      </vt:variant>
      <vt:variant>
        <vt:i4>0</vt:i4>
      </vt:variant>
      <vt:variant>
        <vt:i4>5</vt:i4>
      </vt:variant>
      <vt:variant>
        <vt:lpwstr/>
      </vt:variant>
      <vt:variant>
        <vt:lpwstr>_Toc98832682</vt:lpwstr>
      </vt:variant>
      <vt:variant>
        <vt:i4>1769531</vt:i4>
      </vt:variant>
      <vt:variant>
        <vt:i4>38</vt:i4>
      </vt:variant>
      <vt:variant>
        <vt:i4>0</vt:i4>
      </vt:variant>
      <vt:variant>
        <vt:i4>5</vt:i4>
      </vt:variant>
      <vt:variant>
        <vt:lpwstr/>
      </vt:variant>
      <vt:variant>
        <vt:lpwstr>_Toc98832681</vt:lpwstr>
      </vt:variant>
      <vt:variant>
        <vt:i4>1703995</vt:i4>
      </vt:variant>
      <vt:variant>
        <vt:i4>32</vt:i4>
      </vt:variant>
      <vt:variant>
        <vt:i4>0</vt:i4>
      </vt:variant>
      <vt:variant>
        <vt:i4>5</vt:i4>
      </vt:variant>
      <vt:variant>
        <vt:lpwstr/>
      </vt:variant>
      <vt:variant>
        <vt:lpwstr>_Toc98832680</vt:lpwstr>
      </vt:variant>
      <vt:variant>
        <vt:i4>1245236</vt:i4>
      </vt:variant>
      <vt:variant>
        <vt:i4>26</vt:i4>
      </vt:variant>
      <vt:variant>
        <vt:i4>0</vt:i4>
      </vt:variant>
      <vt:variant>
        <vt:i4>5</vt:i4>
      </vt:variant>
      <vt:variant>
        <vt:lpwstr/>
      </vt:variant>
      <vt:variant>
        <vt:lpwstr>_Toc98832679</vt:lpwstr>
      </vt:variant>
      <vt:variant>
        <vt:i4>1179700</vt:i4>
      </vt:variant>
      <vt:variant>
        <vt:i4>20</vt:i4>
      </vt:variant>
      <vt:variant>
        <vt:i4>0</vt:i4>
      </vt:variant>
      <vt:variant>
        <vt:i4>5</vt:i4>
      </vt:variant>
      <vt:variant>
        <vt:lpwstr/>
      </vt:variant>
      <vt:variant>
        <vt:lpwstr>_Toc98832678</vt:lpwstr>
      </vt:variant>
      <vt:variant>
        <vt:i4>1900596</vt:i4>
      </vt:variant>
      <vt:variant>
        <vt:i4>14</vt:i4>
      </vt:variant>
      <vt:variant>
        <vt:i4>0</vt:i4>
      </vt:variant>
      <vt:variant>
        <vt:i4>5</vt:i4>
      </vt:variant>
      <vt:variant>
        <vt:lpwstr/>
      </vt:variant>
      <vt:variant>
        <vt:lpwstr>_Toc98832677</vt:lpwstr>
      </vt:variant>
      <vt:variant>
        <vt:i4>1835060</vt:i4>
      </vt:variant>
      <vt:variant>
        <vt:i4>8</vt:i4>
      </vt:variant>
      <vt:variant>
        <vt:i4>0</vt:i4>
      </vt:variant>
      <vt:variant>
        <vt:i4>5</vt:i4>
      </vt:variant>
      <vt:variant>
        <vt:lpwstr/>
      </vt:variant>
      <vt:variant>
        <vt:lpwstr>_Toc98832676</vt:lpwstr>
      </vt:variant>
      <vt:variant>
        <vt:i4>2031668</vt:i4>
      </vt:variant>
      <vt:variant>
        <vt:i4>2</vt:i4>
      </vt:variant>
      <vt:variant>
        <vt:i4>0</vt:i4>
      </vt:variant>
      <vt:variant>
        <vt:i4>5</vt:i4>
      </vt:variant>
      <vt:variant>
        <vt:lpwstr/>
      </vt:variant>
      <vt:variant>
        <vt:lpwstr>_Toc98832675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Titre du livre</dc:title>
  <dc:subject>Romans - Aventures</dc:subject>
  <dc:creator>Édouard de Keyser</dc:creator>
  <cp:keywords/>
  <dc:description>«L'Affaire a été chaude!» Sous les murs de Taza arrivent la file des blessés, après un jour de voyage portés sur des mules par des sentiers de montagne. Parmi eux, un allemand, officier-instructeur des «rebelles», qui décède après quelques heures. Dans ses affaires une carte et des instructions pour retrouver un trésor: deux millions en émeraudes. Un an plus tard, après l'armistice, Edmond Garnet et Ali ben Amara, officiers chargés de les récupérer, arrivent au Luxembourg. Mais ils ne sont pas les seuls...
Dans des gorges inaccessibles, s'engage entre quatre hommes une lutte pour leur possession. Dans cette ambiance de la fin de la guerre de 14-18, et des luttes dans les colonies françaises, ne manqueront ni les personnages truculents, ex-légionnaires ou curés, ni les péripéties haletantes.</dc:description>
  <cp:lastModifiedBy>Cool Micro</cp:lastModifiedBy>
  <cp:revision>6</cp:revision>
  <cp:lastPrinted>2025-05-06T20:55:00Z</cp:lastPrinted>
  <dcterms:created xsi:type="dcterms:W3CDTF">2025-05-06T20:47:00Z</dcterms:created>
  <dcterms:modified xsi:type="dcterms:W3CDTF">2025-05-06T20:56:00Z</dcterms:modified>
  <cp:category>Romans - Aventures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Éditeur">
    <vt:lpwstr>Bibliothèque numérique romande</vt:lpwstr>
  </property>
  <property fmtid="{D5CDD505-2E9C-101B-9397-08002B2CF9AE}" pid="3" name="dc:author">
    <vt:lpwstr>auteur</vt:lpwstr>
  </property>
  <property fmtid="{D5CDD505-2E9C-101B-9397-08002B2CF9AE}" pid="4" name="dc:title">
    <vt:lpwstr>titre</vt:lpwstr>
  </property>
  <property fmtid="{D5CDD505-2E9C-101B-9397-08002B2CF9AE}" pid="5" name="dc:description">
    <vt:lpwstr>résumé court</vt:lpwstr>
  </property>
  <property fmtid="{D5CDD505-2E9C-101B-9397-08002B2CF9AE}" pid="6" name="dc:publisher">
    <vt:lpwstr>Bibliothèque numérique romande</vt:lpwstr>
  </property>
  <property fmtid="{D5CDD505-2E9C-101B-9397-08002B2CF9AE}" pid="7" name="dc:publication">
    <vt:filetime>2017-04-30T22:00:00Z</vt:filetime>
  </property>
  <property fmtid="{D5CDD505-2E9C-101B-9397-08002B2CF9AE}" pid="8" name="dc:language">
    <vt:lpwstr>fr</vt:lpwstr>
  </property>
  <property fmtid="{D5CDD505-2E9C-101B-9397-08002B2CF9AE}" pid="9" name="dc:subject">
    <vt:lpwstr>roman,...</vt:lpwstr>
  </property>
  <property fmtid="{D5CDD505-2E9C-101B-9397-08002B2CF9AE}" pid="10" name="dc:source">
    <vt:lpwstr>édition utilisée</vt:lpwstr>
  </property>
</Properties>
</file>